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CDF" w:rsidRPr="00255D19" w:rsidRDefault="003E2CDF" w:rsidP="00632F91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5D19">
        <w:rPr>
          <w:rFonts w:ascii="Times New Roman" w:hAnsi="Times New Roman" w:cs="Times New Roman"/>
          <w:b/>
          <w:bCs/>
          <w:sz w:val="28"/>
          <w:szCs w:val="28"/>
        </w:rPr>
        <w:t>СОГЛАШЕНИ</w:t>
      </w:r>
      <w:r w:rsidR="00AB0DD4" w:rsidRPr="00255D19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255D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E2CDF" w:rsidRPr="00255D19" w:rsidRDefault="003B6ECE" w:rsidP="00D2654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5D19">
        <w:rPr>
          <w:rFonts w:ascii="Times New Roman" w:hAnsi="Times New Roman" w:cs="Times New Roman" w:hint="eastAsia"/>
          <w:b/>
          <w:bCs/>
          <w:sz w:val="28"/>
          <w:szCs w:val="28"/>
        </w:rPr>
        <w:t>О</w:t>
      </w:r>
      <w:r w:rsidRPr="00255D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5D19">
        <w:rPr>
          <w:rFonts w:ascii="Times New Roman" w:hAnsi="Times New Roman" w:cs="Times New Roman" w:hint="eastAsia"/>
          <w:b/>
          <w:bCs/>
          <w:sz w:val="28"/>
          <w:szCs w:val="28"/>
        </w:rPr>
        <w:t>ПРЕДОСТАВЛЕНИИ</w:t>
      </w:r>
      <w:r w:rsidRPr="00255D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620C5" w:rsidRPr="00255D19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255D19">
        <w:rPr>
          <w:rFonts w:ascii="Times New Roman" w:hAnsi="Times New Roman" w:cs="Times New Roman" w:hint="eastAsia"/>
          <w:b/>
          <w:bCs/>
          <w:sz w:val="28"/>
          <w:szCs w:val="28"/>
        </w:rPr>
        <w:t>УБСИДИЙ</w:t>
      </w:r>
      <w:r w:rsidRPr="00255D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5D19">
        <w:rPr>
          <w:rFonts w:ascii="Times New Roman" w:hAnsi="Times New Roman" w:cs="Times New Roman" w:hint="eastAsia"/>
          <w:b/>
          <w:bCs/>
          <w:sz w:val="28"/>
          <w:szCs w:val="28"/>
        </w:rPr>
        <w:t>ИЗ</w:t>
      </w:r>
      <w:r w:rsidRPr="00255D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5D19">
        <w:rPr>
          <w:rFonts w:ascii="Times New Roman" w:hAnsi="Times New Roman" w:cs="Times New Roman" w:hint="eastAsia"/>
          <w:b/>
          <w:bCs/>
          <w:sz w:val="28"/>
          <w:szCs w:val="28"/>
        </w:rPr>
        <w:t>ОБЛАСТНОГО</w:t>
      </w:r>
      <w:r w:rsidRPr="00255D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5D19">
        <w:rPr>
          <w:rFonts w:ascii="Times New Roman" w:hAnsi="Times New Roman" w:cs="Times New Roman" w:hint="eastAsia"/>
          <w:b/>
          <w:bCs/>
          <w:sz w:val="28"/>
          <w:szCs w:val="28"/>
        </w:rPr>
        <w:t>БЮДЖЕТА</w:t>
      </w:r>
      <w:r w:rsidRPr="00255D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5D19">
        <w:rPr>
          <w:rFonts w:ascii="Times New Roman" w:hAnsi="Times New Roman" w:cs="Times New Roman" w:hint="eastAsia"/>
          <w:b/>
          <w:bCs/>
          <w:sz w:val="28"/>
          <w:szCs w:val="28"/>
        </w:rPr>
        <w:t>МЕСТНЫМ</w:t>
      </w:r>
      <w:r w:rsidRPr="00255D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5D19">
        <w:rPr>
          <w:rFonts w:ascii="Times New Roman" w:hAnsi="Times New Roman" w:cs="Times New Roman" w:hint="eastAsia"/>
          <w:b/>
          <w:bCs/>
          <w:sz w:val="28"/>
          <w:szCs w:val="28"/>
        </w:rPr>
        <w:t>БЮДЖЕТАМ</w:t>
      </w:r>
      <w:r w:rsidRPr="00255D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5D19">
        <w:rPr>
          <w:rFonts w:ascii="Times New Roman" w:hAnsi="Times New Roman" w:cs="Times New Roman" w:hint="eastAsia"/>
          <w:b/>
          <w:bCs/>
          <w:sz w:val="28"/>
          <w:szCs w:val="28"/>
        </w:rPr>
        <w:t>В</w:t>
      </w:r>
      <w:r w:rsidRPr="00255D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5D19">
        <w:rPr>
          <w:rFonts w:ascii="Times New Roman" w:hAnsi="Times New Roman" w:cs="Times New Roman" w:hint="eastAsia"/>
          <w:b/>
          <w:bCs/>
          <w:sz w:val="28"/>
          <w:szCs w:val="28"/>
        </w:rPr>
        <w:t>ЦЕЛЯХ</w:t>
      </w:r>
      <w:r w:rsidRPr="00255D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5D19">
        <w:rPr>
          <w:rFonts w:ascii="Times New Roman" w:hAnsi="Times New Roman" w:cs="Times New Roman" w:hint="eastAsia"/>
          <w:b/>
          <w:bCs/>
          <w:sz w:val="28"/>
          <w:szCs w:val="28"/>
        </w:rPr>
        <w:t>СОФИНАНСИРОВАНИЯ</w:t>
      </w:r>
      <w:r w:rsidRPr="00255D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5D19">
        <w:rPr>
          <w:rFonts w:ascii="Times New Roman" w:hAnsi="Times New Roman" w:cs="Times New Roman" w:hint="eastAsia"/>
          <w:b/>
          <w:bCs/>
          <w:sz w:val="28"/>
          <w:szCs w:val="28"/>
        </w:rPr>
        <w:t>РАСХОДНЫХ</w:t>
      </w:r>
      <w:r w:rsidRPr="00255D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5D19">
        <w:rPr>
          <w:rFonts w:ascii="Times New Roman" w:hAnsi="Times New Roman" w:cs="Times New Roman" w:hint="eastAsia"/>
          <w:b/>
          <w:bCs/>
          <w:sz w:val="28"/>
          <w:szCs w:val="28"/>
        </w:rPr>
        <w:t>ОБЯЗАТЕЛЬСТВ</w:t>
      </w:r>
      <w:r w:rsidRPr="00255D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5D19">
        <w:rPr>
          <w:rFonts w:ascii="Times New Roman" w:hAnsi="Times New Roman" w:cs="Times New Roman" w:hint="eastAsia"/>
          <w:b/>
          <w:bCs/>
          <w:sz w:val="28"/>
          <w:szCs w:val="28"/>
        </w:rPr>
        <w:t>МУНИЦИПАЛЬНЫХ</w:t>
      </w:r>
      <w:r w:rsidRPr="00255D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5D19">
        <w:rPr>
          <w:rFonts w:ascii="Times New Roman" w:hAnsi="Times New Roman" w:cs="Times New Roman" w:hint="eastAsia"/>
          <w:b/>
          <w:bCs/>
          <w:sz w:val="28"/>
          <w:szCs w:val="28"/>
        </w:rPr>
        <w:t>ОБРАЗОВАНИЙ</w:t>
      </w:r>
      <w:r w:rsidRPr="00255D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5D19">
        <w:rPr>
          <w:rFonts w:ascii="Times New Roman" w:hAnsi="Times New Roman" w:cs="Times New Roman" w:hint="eastAsia"/>
          <w:b/>
          <w:bCs/>
          <w:sz w:val="28"/>
          <w:szCs w:val="28"/>
        </w:rPr>
        <w:t>ИРКУТСКОЙ</w:t>
      </w:r>
      <w:r w:rsidRPr="00255D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5D19">
        <w:rPr>
          <w:rFonts w:ascii="Times New Roman" w:hAnsi="Times New Roman" w:cs="Times New Roman" w:hint="eastAsia"/>
          <w:b/>
          <w:bCs/>
          <w:sz w:val="28"/>
          <w:szCs w:val="28"/>
        </w:rPr>
        <w:t>ОБЛАСТИ</w:t>
      </w:r>
      <w:r w:rsidRPr="00255D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5D19">
        <w:rPr>
          <w:rFonts w:ascii="Times New Roman" w:hAnsi="Times New Roman" w:cs="Times New Roman" w:hint="eastAsia"/>
          <w:b/>
          <w:bCs/>
          <w:sz w:val="28"/>
          <w:szCs w:val="28"/>
        </w:rPr>
        <w:t>НА</w:t>
      </w:r>
      <w:r w:rsidRPr="00255D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5D19">
        <w:rPr>
          <w:rFonts w:ascii="Times New Roman" w:hAnsi="Times New Roman" w:cs="Times New Roman" w:hint="eastAsia"/>
          <w:b/>
          <w:bCs/>
          <w:sz w:val="28"/>
          <w:szCs w:val="28"/>
        </w:rPr>
        <w:t>РЕАЛИЗАЦИЮ</w:t>
      </w:r>
      <w:r w:rsidRPr="00255D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5D19">
        <w:rPr>
          <w:rFonts w:ascii="Times New Roman" w:hAnsi="Times New Roman" w:cs="Times New Roman" w:hint="eastAsia"/>
          <w:b/>
          <w:bCs/>
          <w:sz w:val="28"/>
          <w:szCs w:val="28"/>
        </w:rPr>
        <w:t>МЕРОПРИЯТИЙ</w:t>
      </w:r>
      <w:r w:rsidRPr="00255D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5D19">
        <w:rPr>
          <w:rFonts w:ascii="Times New Roman" w:hAnsi="Times New Roman" w:cs="Times New Roman" w:hint="eastAsia"/>
          <w:b/>
          <w:bCs/>
          <w:sz w:val="28"/>
          <w:szCs w:val="28"/>
        </w:rPr>
        <w:t>ПЕРЕЧНЯ</w:t>
      </w:r>
      <w:r w:rsidRPr="00255D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5D19">
        <w:rPr>
          <w:rFonts w:ascii="Times New Roman" w:hAnsi="Times New Roman" w:cs="Times New Roman" w:hint="eastAsia"/>
          <w:b/>
          <w:bCs/>
          <w:sz w:val="28"/>
          <w:szCs w:val="28"/>
        </w:rPr>
        <w:t>ПРОЕКТОВ</w:t>
      </w:r>
      <w:r w:rsidRPr="00255D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5D19">
        <w:rPr>
          <w:rFonts w:ascii="Times New Roman" w:hAnsi="Times New Roman" w:cs="Times New Roman" w:hint="eastAsia"/>
          <w:b/>
          <w:bCs/>
          <w:sz w:val="28"/>
          <w:szCs w:val="28"/>
        </w:rPr>
        <w:t>НАРОДНЫХ</w:t>
      </w:r>
      <w:r w:rsidRPr="00255D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5D19">
        <w:rPr>
          <w:rFonts w:ascii="Times New Roman" w:hAnsi="Times New Roman" w:cs="Times New Roman" w:hint="eastAsia"/>
          <w:b/>
          <w:bCs/>
          <w:sz w:val="28"/>
          <w:szCs w:val="28"/>
        </w:rPr>
        <w:t>ИНИЦИАТИВ</w:t>
      </w:r>
      <w:r w:rsidR="000E2C5C" w:rsidRPr="00255D19">
        <w:rPr>
          <w:rFonts w:ascii="Times New Roman" w:hAnsi="Times New Roman" w:cs="Times New Roman"/>
          <w:b/>
          <w:bCs/>
          <w:sz w:val="28"/>
          <w:szCs w:val="28"/>
        </w:rPr>
        <w:t xml:space="preserve"> НА 20</w:t>
      </w:r>
      <w:r w:rsidR="006462F3" w:rsidRPr="00255D19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DC51FC" w:rsidRPr="00255D19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0E2C5C" w:rsidRPr="00255D19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237173" w:rsidRPr="007210A4" w:rsidRDefault="00237173" w:rsidP="00D2654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B6ECE" w:rsidRPr="007210A4" w:rsidRDefault="003B6ECE" w:rsidP="00D26543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E2CDF" w:rsidRPr="007210A4" w:rsidRDefault="003E2CDF" w:rsidP="00D2654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г. Иркутск</w:t>
      </w:r>
      <w:r w:rsidR="00020706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="00B27E81" w:rsidRPr="007210A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320E0F">
        <w:rPr>
          <w:rFonts w:ascii="Times New Roman" w:hAnsi="Times New Roman" w:cs="Times New Roman"/>
          <w:sz w:val="28"/>
          <w:szCs w:val="28"/>
        </w:rPr>
        <w:t xml:space="preserve"> </w:t>
      </w:r>
      <w:r w:rsidRPr="007210A4">
        <w:rPr>
          <w:rFonts w:ascii="Times New Roman" w:hAnsi="Times New Roman" w:cs="Times New Roman"/>
          <w:sz w:val="28"/>
          <w:szCs w:val="28"/>
        </w:rPr>
        <w:t>«___» _____________ 20</w:t>
      </w:r>
      <w:r w:rsidR="006462F3" w:rsidRPr="007210A4">
        <w:rPr>
          <w:rFonts w:ascii="Times New Roman" w:hAnsi="Times New Roman" w:cs="Times New Roman"/>
          <w:sz w:val="28"/>
          <w:szCs w:val="28"/>
        </w:rPr>
        <w:t>2</w:t>
      </w:r>
      <w:r w:rsidR="0053759B">
        <w:rPr>
          <w:rFonts w:ascii="Times New Roman" w:hAnsi="Times New Roman" w:cs="Times New Roman"/>
          <w:sz w:val="28"/>
          <w:szCs w:val="28"/>
        </w:rPr>
        <w:t>2</w:t>
      </w:r>
      <w:r w:rsidR="009402D9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Pr="007210A4">
        <w:rPr>
          <w:rFonts w:ascii="Times New Roman" w:hAnsi="Times New Roman" w:cs="Times New Roman"/>
          <w:sz w:val="28"/>
          <w:szCs w:val="28"/>
        </w:rPr>
        <w:t>г.</w:t>
      </w:r>
    </w:p>
    <w:p w:rsidR="00DF14FD" w:rsidRPr="007210A4" w:rsidRDefault="00DF14FD" w:rsidP="00951FD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46AD" w:rsidRDefault="002F46AD" w:rsidP="00EC0CD3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85084" w:rsidRDefault="003E2CDF" w:rsidP="00EC0CD3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pacing w:val="-10"/>
          <w:sz w:val="28"/>
          <w:szCs w:val="28"/>
        </w:rPr>
      </w:pPr>
      <w:r w:rsidRPr="007210A4">
        <w:rPr>
          <w:rFonts w:ascii="Times New Roman" w:hAnsi="Times New Roman"/>
          <w:sz w:val="28"/>
          <w:szCs w:val="28"/>
        </w:rPr>
        <w:t xml:space="preserve">Министерство экономического развития </w:t>
      </w:r>
      <w:r w:rsidR="0053759B">
        <w:rPr>
          <w:rFonts w:ascii="Times New Roman" w:hAnsi="Times New Roman"/>
          <w:sz w:val="28"/>
          <w:szCs w:val="28"/>
        </w:rPr>
        <w:t xml:space="preserve">и промышленности </w:t>
      </w:r>
      <w:r w:rsidRPr="007210A4">
        <w:rPr>
          <w:rFonts w:ascii="Times New Roman" w:hAnsi="Times New Roman"/>
          <w:sz w:val="28"/>
          <w:szCs w:val="28"/>
        </w:rPr>
        <w:t xml:space="preserve">Иркутской области, </w:t>
      </w:r>
      <w:r w:rsidR="00C85084" w:rsidRPr="007210A4">
        <w:rPr>
          <w:rFonts w:ascii="Times New Roman" w:hAnsi="Times New Roman"/>
          <w:sz w:val="28"/>
          <w:szCs w:val="28"/>
        </w:rPr>
        <w:t>которому как получателю средств областного бюджета доведены лимиты бюджетных</w:t>
      </w:r>
      <w:r w:rsidR="00020706" w:rsidRPr="007210A4">
        <w:rPr>
          <w:rFonts w:ascii="Times New Roman" w:hAnsi="Times New Roman"/>
          <w:sz w:val="28"/>
          <w:szCs w:val="28"/>
        </w:rPr>
        <w:t xml:space="preserve"> </w:t>
      </w:r>
      <w:r w:rsidR="00C85084" w:rsidRPr="007210A4">
        <w:rPr>
          <w:rFonts w:ascii="Times New Roman" w:hAnsi="Times New Roman"/>
          <w:sz w:val="28"/>
          <w:szCs w:val="28"/>
        </w:rPr>
        <w:t xml:space="preserve">обязательств на предоставление субсидий местным бюджетам, именуемое в дальнейшем </w:t>
      </w:r>
      <w:r w:rsidR="000F236B" w:rsidRPr="007210A4">
        <w:rPr>
          <w:rFonts w:ascii="Times New Roman" w:hAnsi="Times New Roman"/>
          <w:sz w:val="28"/>
          <w:szCs w:val="28"/>
        </w:rPr>
        <w:t>«</w:t>
      </w:r>
      <w:r w:rsidR="00C85084" w:rsidRPr="007210A4">
        <w:rPr>
          <w:rFonts w:ascii="Times New Roman" w:hAnsi="Times New Roman"/>
          <w:sz w:val="28"/>
          <w:szCs w:val="28"/>
        </w:rPr>
        <w:t>Министерство</w:t>
      </w:r>
      <w:r w:rsidR="000F236B" w:rsidRPr="007210A4">
        <w:rPr>
          <w:rFonts w:ascii="Times New Roman" w:hAnsi="Times New Roman"/>
          <w:sz w:val="28"/>
          <w:szCs w:val="28"/>
        </w:rPr>
        <w:t>»</w:t>
      </w:r>
      <w:r w:rsidR="00C85084" w:rsidRPr="007210A4">
        <w:rPr>
          <w:rFonts w:ascii="Times New Roman" w:hAnsi="Times New Roman"/>
          <w:sz w:val="28"/>
          <w:szCs w:val="28"/>
        </w:rPr>
        <w:t xml:space="preserve">, </w:t>
      </w:r>
      <w:r w:rsidR="00C85084" w:rsidRPr="00510BD3">
        <w:rPr>
          <w:rFonts w:ascii="Times New Roman" w:hAnsi="Times New Roman"/>
          <w:sz w:val="28"/>
          <w:szCs w:val="28"/>
        </w:rPr>
        <w:t>в лице</w:t>
      </w:r>
      <w:r w:rsidR="00501D60" w:rsidRPr="00510BD3">
        <w:rPr>
          <w:rFonts w:ascii="Times New Roman" w:hAnsi="Times New Roman"/>
          <w:sz w:val="28"/>
          <w:szCs w:val="28"/>
        </w:rPr>
        <w:t xml:space="preserve"> министра экономического развития</w:t>
      </w:r>
      <w:r w:rsidR="0053759B">
        <w:rPr>
          <w:rFonts w:ascii="Times New Roman" w:hAnsi="Times New Roman"/>
          <w:sz w:val="28"/>
          <w:szCs w:val="28"/>
        </w:rPr>
        <w:t xml:space="preserve"> и промышленности</w:t>
      </w:r>
      <w:r w:rsidR="00501D60" w:rsidRPr="00510BD3">
        <w:rPr>
          <w:rFonts w:ascii="Times New Roman" w:hAnsi="Times New Roman"/>
          <w:sz w:val="28"/>
          <w:szCs w:val="28"/>
        </w:rPr>
        <w:t xml:space="preserve"> Иркутской области </w:t>
      </w:r>
      <w:r w:rsidR="0053759B">
        <w:rPr>
          <w:rFonts w:ascii="Times New Roman" w:hAnsi="Times New Roman"/>
          <w:sz w:val="28"/>
          <w:szCs w:val="28"/>
        </w:rPr>
        <w:t>Гершун Натальи Геннадьевны</w:t>
      </w:r>
      <w:r w:rsidR="00136A4B" w:rsidRPr="00510BD3">
        <w:rPr>
          <w:rFonts w:ascii="Times New Roman" w:hAnsi="Times New Roman"/>
          <w:sz w:val="28"/>
          <w:szCs w:val="28"/>
        </w:rPr>
        <w:t xml:space="preserve">, </w:t>
      </w:r>
      <w:r w:rsidR="00136A4B" w:rsidRPr="00510BD3">
        <w:rPr>
          <w:rFonts w:ascii="Times New Roman" w:hAnsi="Times New Roman" w:hint="eastAsia"/>
          <w:sz w:val="28"/>
          <w:szCs w:val="28"/>
        </w:rPr>
        <w:t>действующе</w:t>
      </w:r>
      <w:r w:rsidR="007210A4" w:rsidRPr="00510BD3">
        <w:rPr>
          <w:rFonts w:ascii="Times New Roman" w:hAnsi="Times New Roman"/>
          <w:sz w:val="28"/>
          <w:szCs w:val="28"/>
        </w:rPr>
        <w:t>й</w:t>
      </w:r>
      <w:r w:rsidR="00136A4B" w:rsidRPr="00510BD3">
        <w:rPr>
          <w:rFonts w:ascii="Times New Roman" w:hAnsi="Times New Roman"/>
          <w:sz w:val="28"/>
          <w:szCs w:val="28"/>
        </w:rPr>
        <w:t xml:space="preserve"> </w:t>
      </w:r>
      <w:r w:rsidR="00136A4B" w:rsidRPr="0053759B">
        <w:rPr>
          <w:rFonts w:ascii="Times New Roman" w:hAnsi="Times New Roman" w:hint="eastAsia"/>
          <w:sz w:val="28"/>
          <w:szCs w:val="28"/>
        </w:rPr>
        <w:t>на</w:t>
      </w:r>
      <w:r w:rsidR="00136A4B" w:rsidRPr="0053759B">
        <w:rPr>
          <w:rFonts w:ascii="Times New Roman" w:hAnsi="Times New Roman"/>
          <w:sz w:val="28"/>
          <w:szCs w:val="28"/>
        </w:rPr>
        <w:t xml:space="preserve"> </w:t>
      </w:r>
      <w:r w:rsidR="00136A4B" w:rsidRPr="0053759B">
        <w:rPr>
          <w:rFonts w:ascii="Times New Roman" w:hAnsi="Times New Roman" w:hint="eastAsia"/>
          <w:sz w:val="28"/>
          <w:szCs w:val="28"/>
        </w:rPr>
        <w:t>основании</w:t>
      </w:r>
      <w:r w:rsidR="00136A4B" w:rsidRPr="0053759B">
        <w:rPr>
          <w:rFonts w:ascii="Times New Roman" w:hAnsi="Times New Roman"/>
          <w:sz w:val="28"/>
          <w:szCs w:val="28"/>
        </w:rPr>
        <w:t xml:space="preserve"> </w:t>
      </w:r>
      <w:r w:rsidR="00510BD3" w:rsidRPr="0053759B">
        <w:rPr>
          <w:rFonts w:ascii="Times New Roman" w:hAnsi="Times New Roman" w:hint="eastAsia"/>
          <w:sz w:val="28"/>
          <w:szCs w:val="28"/>
        </w:rPr>
        <w:t>у</w:t>
      </w:r>
      <w:r w:rsidR="00510BD3" w:rsidRPr="0053759B">
        <w:rPr>
          <w:rFonts w:ascii="Times New Roman" w:hAnsi="Times New Roman"/>
          <w:sz w:val="28"/>
          <w:szCs w:val="28"/>
        </w:rPr>
        <w:t>каза</w:t>
      </w:r>
      <w:r w:rsidR="00136A4B" w:rsidRPr="0053759B">
        <w:rPr>
          <w:rFonts w:ascii="Times New Roman" w:hAnsi="Times New Roman"/>
          <w:sz w:val="28"/>
          <w:szCs w:val="28"/>
        </w:rPr>
        <w:t xml:space="preserve"> </w:t>
      </w:r>
      <w:r w:rsidR="00136A4B" w:rsidRPr="0053759B">
        <w:rPr>
          <w:rFonts w:ascii="Times New Roman" w:hAnsi="Times New Roman" w:hint="eastAsia"/>
          <w:sz w:val="28"/>
          <w:szCs w:val="28"/>
        </w:rPr>
        <w:t>Губернатора</w:t>
      </w:r>
      <w:r w:rsidR="00136A4B" w:rsidRPr="0053759B">
        <w:rPr>
          <w:rFonts w:ascii="Times New Roman" w:hAnsi="Times New Roman"/>
          <w:sz w:val="28"/>
          <w:szCs w:val="28"/>
        </w:rPr>
        <w:t xml:space="preserve"> </w:t>
      </w:r>
      <w:r w:rsidR="00136A4B" w:rsidRPr="0053759B">
        <w:rPr>
          <w:rFonts w:ascii="Times New Roman" w:hAnsi="Times New Roman" w:hint="eastAsia"/>
          <w:sz w:val="28"/>
          <w:szCs w:val="28"/>
        </w:rPr>
        <w:t>Иркутской</w:t>
      </w:r>
      <w:r w:rsidR="00136A4B" w:rsidRPr="0053759B">
        <w:rPr>
          <w:rFonts w:ascii="Times New Roman" w:hAnsi="Times New Roman"/>
          <w:sz w:val="28"/>
          <w:szCs w:val="28"/>
        </w:rPr>
        <w:t xml:space="preserve"> </w:t>
      </w:r>
      <w:r w:rsidR="00136A4B" w:rsidRPr="0053759B">
        <w:rPr>
          <w:rFonts w:ascii="Times New Roman" w:hAnsi="Times New Roman" w:hint="eastAsia"/>
          <w:sz w:val="28"/>
          <w:szCs w:val="28"/>
        </w:rPr>
        <w:t>области</w:t>
      </w:r>
      <w:r w:rsidR="00136A4B" w:rsidRPr="0053759B">
        <w:rPr>
          <w:rFonts w:ascii="Times New Roman" w:hAnsi="Times New Roman"/>
          <w:sz w:val="28"/>
          <w:szCs w:val="28"/>
        </w:rPr>
        <w:t xml:space="preserve"> </w:t>
      </w:r>
      <w:r w:rsidR="00136A4B" w:rsidRPr="0053759B">
        <w:rPr>
          <w:rFonts w:ascii="Times New Roman" w:hAnsi="Times New Roman" w:hint="eastAsia"/>
          <w:sz w:val="28"/>
          <w:szCs w:val="28"/>
        </w:rPr>
        <w:t>от</w:t>
      </w:r>
      <w:r w:rsidR="00136A4B" w:rsidRPr="0053759B">
        <w:rPr>
          <w:rFonts w:ascii="Times New Roman" w:hAnsi="Times New Roman"/>
          <w:sz w:val="28"/>
          <w:szCs w:val="28"/>
        </w:rPr>
        <w:t xml:space="preserve"> </w:t>
      </w:r>
      <w:r w:rsidR="00510BD3" w:rsidRPr="0053759B">
        <w:rPr>
          <w:rFonts w:ascii="Times New Roman" w:hAnsi="Times New Roman"/>
          <w:sz w:val="28"/>
          <w:szCs w:val="28"/>
        </w:rPr>
        <w:t>1</w:t>
      </w:r>
      <w:r w:rsidR="0053759B" w:rsidRPr="0053759B">
        <w:rPr>
          <w:rFonts w:ascii="Times New Roman" w:hAnsi="Times New Roman"/>
          <w:sz w:val="28"/>
          <w:szCs w:val="28"/>
        </w:rPr>
        <w:t>5</w:t>
      </w:r>
      <w:r w:rsidR="00136A4B" w:rsidRPr="0053759B">
        <w:rPr>
          <w:rFonts w:ascii="Times New Roman" w:hAnsi="Times New Roman"/>
          <w:sz w:val="28"/>
          <w:szCs w:val="28"/>
        </w:rPr>
        <w:t xml:space="preserve"> </w:t>
      </w:r>
      <w:r w:rsidR="0053759B" w:rsidRPr="0053759B">
        <w:rPr>
          <w:rFonts w:ascii="Times New Roman" w:hAnsi="Times New Roman"/>
          <w:sz w:val="28"/>
          <w:szCs w:val="28"/>
        </w:rPr>
        <w:t>июля</w:t>
      </w:r>
      <w:r w:rsidR="00136A4B" w:rsidRPr="0053759B">
        <w:rPr>
          <w:rFonts w:ascii="Times New Roman" w:hAnsi="Times New Roman"/>
          <w:sz w:val="28"/>
          <w:szCs w:val="28"/>
        </w:rPr>
        <w:t xml:space="preserve"> 20</w:t>
      </w:r>
      <w:r w:rsidR="00510BD3" w:rsidRPr="0053759B">
        <w:rPr>
          <w:rFonts w:ascii="Times New Roman" w:hAnsi="Times New Roman"/>
          <w:sz w:val="28"/>
          <w:szCs w:val="28"/>
        </w:rPr>
        <w:t>2</w:t>
      </w:r>
      <w:r w:rsidR="0053759B" w:rsidRPr="0053759B">
        <w:rPr>
          <w:rFonts w:ascii="Times New Roman" w:hAnsi="Times New Roman"/>
          <w:sz w:val="28"/>
          <w:szCs w:val="28"/>
        </w:rPr>
        <w:t>1</w:t>
      </w:r>
      <w:r w:rsidR="00136A4B" w:rsidRPr="0053759B">
        <w:rPr>
          <w:rFonts w:ascii="Times New Roman" w:hAnsi="Times New Roman"/>
          <w:sz w:val="28"/>
          <w:szCs w:val="28"/>
        </w:rPr>
        <w:t xml:space="preserve"> </w:t>
      </w:r>
      <w:r w:rsidR="00136A4B" w:rsidRPr="0053759B">
        <w:rPr>
          <w:rFonts w:ascii="Times New Roman" w:hAnsi="Times New Roman" w:hint="eastAsia"/>
          <w:sz w:val="28"/>
          <w:szCs w:val="28"/>
        </w:rPr>
        <w:t>года</w:t>
      </w:r>
      <w:r w:rsidR="00136A4B" w:rsidRPr="0053759B">
        <w:rPr>
          <w:rFonts w:ascii="Times New Roman" w:hAnsi="Times New Roman"/>
          <w:sz w:val="28"/>
          <w:szCs w:val="28"/>
        </w:rPr>
        <w:t xml:space="preserve"> </w:t>
      </w:r>
      <w:r w:rsidR="00136A4B" w:rsidRPr="0053759B">
        <w:rPr>
          <w:rFonts w:ascii="Times New Roman" w:hAnsi="Times New Roman" w:hint="eastAsia"/>
          <w:sz w:val="28"/>
          <w:szCs w:val="28"/>
        </w:rPr>
        <w:t>№</w:t>
      </w:r>
      <w:r w:rsidR="00136A4B" w:rsidRPr="0053759B">
        <w:rPr>
          <w:rFonts w:ascii="Times New Roman" w:hAnsi="Times New Roman"/>
          <w:sz w:val="28"/>
          <w:szCs w:val="28"/>
        </w:rPr>
        <w:t xml:space="preserve"> </w:t>
      </w:r>
      <w:r w:rsidR="0053759B" w:rsidRPr="0053759B">
        <w:rPr>
          <w:rFonts w:ascii="Times New Roman" w:hAnsi="Times New Roman"/>
          <w:sz w:val="28"/>
          <w:szCs w:val="28"/>
        </w:rPr>
        <w:t>21</w:t>
      </w:r>
      <w:r w:rsidR="00136A4B" w:rsidRPr="0053759B">
        <w:rPr>
          <w:rFonts w:ascii="Times New Roman" w:hAnsi="Times New Roman"/>
          <w:sz w:val="28"/>
          <w:szCs w:val="28"/>
        </w:rPr>
        <w:t>-</w:t>
      </w:r>
      <w:r w:rsidR="00510BD3" w:rsidRPr="0053759B">
        <w:rPr>
          <w:rFonts w:ascii="Times New Roman" w:hAnsi="Times New Roman" w:hint="eastAsia"/>
          <w:sz w:val="28"/>
          <w:szCs w:val="28"/>
        </w:rPr>
        <w:t>у</w:t>
      </w:r>
      <w:r w:rsidR="00510BD3" w:rsidRPr="0053759B">
        <w:rPr>
          <w:rFonts w:ascii="Times New Roman" w:hAnsi="Times New Roman"/>
          <w:sz w:val="28"/>
          <w:szCs w:val="28"/>
        </w:rPr>
        <w:t>г</w:t>
      </w:r>
      <w:r w:rsidR="00136A4B" w:rsidRPr="0053759B">
        <w:rPr>
          <w:rFonts w:ascii="Times New Roman" w:hAnsi="Times New Roman" w:hint="eastAsia"/>
          <w:sz w:val="28"/>
          <w:szCs w:val="28"/>
        </w:rPr>
        <w:t>к</w:t>
      </w:r>
      <w:r w:rsidR="00136A4B" w:rsidRPr="0053759B">
        <w:rPr>
          <w:rFonts w:ascii="Times New Roman" w:hAnsi="Times New Roman"/>
          <w:sz w:val="28"/>
          <w:szCs w:val="28"/>
        </w:rPr>
        <w:t xml:space="preserve"> «</w:t>
      </w:r>
      <w:r w:rsidR="00136A4B" w:rsidRPr="0053759B">
        <w:rPr>
          <w:rFonts w:ascii="Times New Roman" w:hAnsi="Times New Roman" w:hint="eastAsia"/>
          <w:sz w:val="28"/>
          <w:szCs w:val="28"/>
        </w:rPr>
        <w:t>О</w:t>
      </w:r>
      <w:r w:rsidR="00136A4B" w:rsidRPr="0053759B">
        <w:rPr>
          <w:rFonts w:ascii="Times New Roman" w:hAnsi="Times New Roman"/>
          <w:sz w:val="28"/>
          <w:szCs w:val="28"/>
        </w:rPr>
        <w:t xml:space="preserve"> </w:t>
      </w:r>
      <w:r w:rsidR="0053759B" w:rsidRPr="0053759B">
        <w:rPr>
          <w:rFonts w:ascii="Times New Roman" w:hAnsi="Times New Roman"/>
          <w:sz w:val="28"/>
          <w:szCs w:val="28"/>
        </w:rPr>
        <w:t>Гершун Н.Г.</w:t>
      </w:r>
      <w:r w:rsidR="00136A4B" w:rsidRPr="0053759B">
        <w:rPr>
          <w:rFonts w:ascii="Times New Roman" w:hAnsi="Times New Roman"/>
          <w:sz w:val="28"/>
          <w:szCs w:val="28"/>
        </w:rPr>
        <w:t>»</w:t>
      </w:r>
      <w:r w:rsidR="00501D60" w:rsidRPr="0053759B">
        <w:rPr>
          <w:rFonts w:ascii="Times New Roman" w:hAnsi="Times New Roman"/>
          <w:sz w:val="28"/>
          <w:szCs w:val="28"/>
        </w:rPr>
        <w:t>,</w:t>
      </w:r>
      <w:r w:rsidR="00501D60" w:rsidRPr="007210A4">
        <w:rPr>
          <w:rFonts w:ascii="Times New Roman" w:hAnsi="Times New Roman"/>
          <w:sz w:val="28"/>
          <w:szCs w:val="28"/>
        </w:rPr>
        <w:t xml:space="preserve"> с одной стороны, и </w:t>
      </w:r>
      <w:r w:rsidR="00DA1539">
        <w:rPr>
          <w:rFonts w:ascii="Times New Roman" w:hAnsi="Times New Roman"/>
          <w:sz w:val="28"/>
          <w:szCs w:val="28"/>
        </w:rPr>
        <w:t>администрация Криволукского муниципального образования</w:t>
      </w:r>
      <w:r w:rsidR="00501D60" w:rsidRPr="007210A4">
        <w:rPr>
          <w:rFonts w:ascii="Times New Roman" w:hAnsi="Times New Roman"/>
          <w:sz w:val="28"/>
          <w:szCs w:val="28"/>
        </w:rPr>
        <w:t xml:space="preserve"> в </w:t>
      </w:r>
      <w:r w:rsidR="00501D60" w:rsidRPr="007210A4">
        <w:rPr>
          <w:rFonts w:ascii="Times New Roman" w:hAnsi="Times New Roman"/>
          <w:spacing w:val="-1"/>
          <w:sz w:val="28"/>
          <w:szCs w:val="28"/>
        </w:rPr>
        <w:t>лице</w:t>
      </w:r>
      <w:r w:rsidR="008A7B68">
        <w:rPr>
          <w:rFonts w:ascii="Times New Roman" w:hAnsi="Times New Roman"/>
          <w:spacing w:val="-1"/>
          <w:sz w:val="28"/>
          <w:szCs w:val="28"/>
        </w:rPr>
        <w:t xml:space="preserve"> главы администрации Криволукского муниципального образования</w:t>
      </w:r>
      <w:r w:rsidR="00DA1539">
        <w:rPr>
          <w:rFonts w:ascii="Times New Roman" w:hAnsi="Times New Roman"/>
          <w:spacing w:val="-1"/>
          <w:sz w:val="28"/>
          <w:szCs w:val="28"/>
        </w:rPr>
        <w:t xml:space="preserve"> Хорошевой Валентины Ивановны, </w:t>
      </w:r>
      <w:r w:rsidR="00DA1539">
        <w:rPr>
          <w:rFonts w:ascii="Times New Roman" w:hAnsi="Times New Roman"/>
          <w:sz w:val="28"/>
          <w:szCs w:val="28"/>
        </w:rPr>
        <w:t>действующей на основании Устава Криволукского муниципального образования</w:t>
      </w:r>
      <w:r w:rsidR="00501D60" w:rsidRPr="007210A4">
        <w:rPr>
          <w:rFonts w:ascii="Times New Roman" w:hAnsi="Times New Roman"/>
          <w:sz w:val="28"/>
          <w:szCs w:val="28"/>
        </w:rPr>
        <w:t>,</w:t>
      </w:r>
      <w:r w:rsidR="00DA1539">
        <w:rPr>
          <w:rFonts w:ascii="Times New Roman" w:hAnsi="Times New Roman"/>
          <w:sz w:val="28"/>
          <w:szCs w:val="28"/>
        </w:rPr>
        <w:t xml:space="preserve"> утвержденного Решением Думы Криволукского сельского поселения от 25.11.2005 г.</w:t>
      </w:r>
      <w:r w:rsidR="008A7B68">
        <w:rPr>
          <w:rFonts w:ascii="Times New Roman" w:hAnsi="Times New Roman"/>
          <w:sz w:val="28"/>
          <w:szCs w:val="28"/>
        </w:rPr>
        <w:t xml:space="preserve"> </w:t>
      </w:r>
      <w:r w:rsidR="00DA1539">
        <w:rPr>
          <w:rFonts w:ascii="Times New Roman" w:hAnsi="Times New Roman"/>
          <w:sz w:val="28"/>
          <w:szCs w:val="28"/>
        </w:rPr>
        <w:t>№</w:t>
      </w:r>
      <w:r w:rsidR="008A7B68">
        <w:rPr>
          <w:rFonts w:ascii="Times New Roman" w:hAnsi="Times New Roman"/>
          <w:sz w:val="28"/>
          <w:szCs w:val="28"/>
        </w:rPr>
        <w:t xml:space="preserve"> </w:t>
      </w:r>
      <w:r w:rsidR="00DA1539">
        <w:rPr>
          <w:rFonts w:ascii="Times New Roman" w:hAnsi="Times New Roman"/>
          <w:sz w:val="28"/>
          <w:szCs w:val="28"/>
        </w:rPr>
        <w:t>2</w:t>
      </w:r>
      <w:r w:rsidR="008A7B68">
        <w:rPr>
          <w:rFonts w:ascii="Times New Roman" w:hAnsi="Times New Roman"/>
          <w:sz w:val="28"/>
          <w:szCs w:val="28"/>
        </w:rPr>
        <w:t xml:space="preserve"> </w:t>
      </w:r>
      <w:r w:rsidR="00057AFC">
        <w:rPr>
          <w:rFonts w:ascii="Times New Roman" w:hAnsi="Times New Roman"/>
          <w:sz w:val="28"/>
          <w:szCs w:val="28"/>
        </w:rPr>
        <w:t>(</w:t>
      </w:r>
      <w:r w:rsidR="00DA1539">
        <w:rPr>
          <w:rFonts w:ascii="Times New Roman" w:hAnsi="Times New Roman"/>
          <w:sz w:val="28"/>
          <w:szCs w:val="28"/>
        </w:rPr>
        <w:t>в редакции Решения Думы Криволукского сельского поселения от 01.11.2019</w:t>
      </w:r>
      <w:r w:rsidR="008A7B68">
        <w:rPr>
          <w:rFonts w:ascii="Times New Roman" w:hAnsi="Times New Roman"/>
          <w:sz w:val="28"/>
          <w:szCs w:val="28"/>
        </w:rPr>
        <w:t xml:space="preserve"> </w:t>
      </w:r>
      <w:r w:rsidR="00DA1539">
        <w:rPr>
          <w:rFonts w:ascii="Times New Roman" w:hAnsi="Times New Roman"/>
          <w:sz w:val="28"/>
          <w:szCs w:val="28"/>
        </w:rPr>
        <w:t>г. №</w:t>
      </w:r>
      <w:r w:rsidR="008A7B68">
        <w:rPr>
          <w:rFonts w:ascii="Times New Roman" w:hAnsi="Times New Roman"/>
          <w:sz w:val="28"/>
          <w:szCs w:val="28"/>
        </w:rPr>
        <w:t xml:space="preserve"> </w:t>
      </w:r>
      <w:r w:rsidR="00DA1539">
        <w:rPr>
          <w:rFonts w:ascii="Times New Roman" w:hAnsi="Times New Roman"/>
          <w:sz w:val="28"/>
          <w:szCs w:val="28"/>
        </w:rPr>
        <w:t>48/4),</w:t>
      </w:r>
      <w:r w:rsidR="00501D60" w:rsidRPr="007210A4">
        <w:rPr>
          <w:rFonts w:ascii="Times New Roman" w:hAnsi="Times New Roman"/>
          <w:sz w:val="28"/>
          <w:szCs w:val="28"/>
        </w:rPr>
        <w:t xml:space="preserve"> </w:t>
      </w:r>
      <w:r w:rsidR="00FA25E2">
        <w:rPr>
          <w:rFonts w:ascii="Times New Roman" w:hAnsi="Times New Roman"/>
          <w:spacing w:val="-10"/>
          <w:sz w:val="28"/>
          <w:szCs w:val="28"/>
        </w:rPr>
        <w:t>именуем</w:t>
      </w:r>
      <w:r w:rsidR="001B75D2">
        <w:rPr>
          <w:rFonts w:ascii="Times New Roman" w:hAnsi="Times New Roman"/>
          <w:spacing w:val="-10"/>
          <w:sz w:val="28"/>
          <w:szCs w:val="28"/>
        </w:rPr>
        <w:t>ая</w:t>
      </w:r>
      <w:r w:rsidR="00501D60" w:rsidRPr="00510BD3">
        <w:rPr>
          <w:rFonts w:ascii="Times New Roman" w:hAnsi="Times New Roman"/>
          <w:spacing w:val="-10"/>
          <w:sz w:val="28"/>
          <w:szCs w:val="28"/>
        </w:rPr>
        <w:t xml:space="preserve"> в дальнейшем «Муниципальное образование»</w:t>
      </w:r>
      <w:r w:rsidR="001B75D2">
        <w:rPr>
          <w:rFonts w:ascii="Times New Roman" w:hAnsi="Times New Roman"/>
          <w:spacing w:val="-10"/>
          <w:sz w:val="28"/>
          <w:szCs w:val="28"/>
        </w:rPr>
        <w:t>,</w:t>
      </w:r>
      <w:r w:rsidR="00501D60" w:rsidRPr="00510BD3">
        <w:rPr>
          <w:rFonts w:ascii="Times New Roman" w:hAnsi="Times New Roman"/>
          <w:spacing w:val="-10"/>
          <w:sz w:val="28"/>
          <w:szCs w:val="28"/>
        </w:rPr>
        <w:t xml:space="preserve"> с</w:t>
      </w:r>
      <w:r w:rsidR="00020706" w:rsidRPr="00510BD3">
        <w:rPr>
          <w:rFonts w:ascii="Times New Roman" w:hAnsi="Times New Roman"/>
          <w:spacing w:val="-10"/>
          <w:sz w:val="28"/>
          <w:szCs w:val="28"/>
        </w:rPr>
        <w:t xml:space="preserve"> </w:t>
      </w:r>
      <w:r w:rsidR="00501D60" w:rsidRPr="00510BD3">
        <w:rPr>
          <w:rFonts w:ascii="Times New Roman" w:hAnsi="Times New Roman"/>
          <w:spacing w:val="-10"/>
          <w:sz w:val="28"/>
          <w:szCs w:val="28"/>
        </w:rPr>
        <w:t>другой</w:t>
      </w:r>
      <w:r w:rsidR="00020706" w:rsidRPr="00510BD3">
        <w:rPr>
          <w:rFonts w:ascii="Times New Roman" w:hAnsi="Times New Roman"/>
          <w:spacing w:val="-10"/>
          <w:sz w:val="28"/>
          <w:szCs w:val="28"/>
        </w:rPr>
        <w:t xml:space="preserve"> </w:t>
      </w:r>
      <w:r w:rsidR="00501D60" w:rsidRPr="00510BD3">
        <w:rPr>
          <w:rFonts w:ascii="Times New Roman" w:hAnsi="Times New Roman"/>
          <w:spacing w:val="-10"/>
          <w:sz w:val="28"/>
          <w:szCs w:val="28"/>
        </w:rPr>
        <w:t>стороны,</w:t>
      </w:r>
      <w:r w:rsidR="00020706" w:rsidRPr="00510BD3">
        <w:rPr>
          <w:rFonts w:ascii="Times New Roman" w:hAnsi="Times New Roman"/>
          <w:spacing w:val="-10"/>
          <w:sz w:val="28"/>
          <w:szCs w:val="28"/>
        </w:rPr>
        <w:t xml:space="preserve"> </w:t>
      </w:r>
      <w:r w:rsidR="00501D60" w:rsidRPr="00510BD3">
        <w:rPr>
          <w:rFonts w:ascii="Times New Roman" w:hAnsi="Times New Roman"/>
          <w:spacing w:val="-10"/>
          <w:sz w:val="28"/>
          <w:szCs w:val="28"/>
        </w:rPr>
        <w:t>далее при совместном упоминании именуемые «Стороны», в соответствии</w:t>
      </w:r>
      <w:r w:rsidR="00020706" w:rsidRPr="00510BD3">
        <w:rPr>
          <w:rFonts w:ascii="Times New Roman" w:hAnsi="Times New Roman"/>
          <w:spacing w:val="-10"/>
          <w:sz w:val="28"/>
          <w:szCs w:val="28"/>
        </w:rPr>
        <w:t xml:space="preserve"> </w:t>
      </w:r>
      <w:r w:rsidR="00501D60" w:rsidRPr="00510BD3">
        <w:rPr>
          <w:rFonts w:ascii="Times New Roman" w:hAnsi="Times New Roman"/>
          <w:spacing w:val="-10"/>
          <w:sz w:val="28"/>
          <w:szCs w:val="28"/>
        </w:rPr>
        <w:t>с</w:t>
      </w:r>
      <w:r w:rsidR="00020706" w:rsidRPr="00510BD3">
        <w:rPr>
          <w:rFonts w:ascii="Times New Roman" w:hAnsi="Times New Roman"/>
          <w:spacing w:val="-10"/>
          <w:sz w:val="28"/>
          <w:szCs w:val="28"/>
        </w:rPr>
        <w:t xml:space="preserve"> </w:t>
      </w:r>
      <w:r w:rsidR="00501D60" w:rsidRPr="00510BD3">
        <w:rPr>
          <w:rFonts w:ascii="Times New Roman" w:hAnsi="Times New Roman"/>
          <w:spacing w:val="-10"/>
          <w:sz w:val="28"/>
          <w:szCs w:val="28"/>
        </w:rPr>
        <w:t>Бюджетным</w:t>
      </w:r>
      <w:r w:rsidR="00020706" w:rsidRPr="00510BD3">
        <w:rPr>
          <w:rFonts w:ascii="Times New Roman" w:hAnsi="Times New Roman"/>
          <w:spacing w:val="-10"/>
          <w:sz w:val="28"/>
          <w:szCs w:val="28"/>
        </w:rPr>
        <w:t xml:space="preserve"> </w:t>
      </w:r>
      <w:hyperlink r:id="rId8" w:history="1">
        <w:r w:rsidR="00501D60" w:rsidRPr="00510BD3">
          <w:rPr>
            <w:rFonts w:ascii="Times New Roman" w:hAnsi="Times New Roman"/>
            <w:spacing w:val="-10"/>
            <w:sz w:val="28"/>
            <w:szCs w:val="28"/>
          </w:rPr>
          <w:t>кодексом</w:t>
        </w:r>
      </w:hyperlink>
      <w:r w:rsidR="00020706" w:rsidRPr="00510BD3">
        <w:rPr>
          <w:rFonts w:ascii="Times New Roman" w:hAnsi="Times New Roman"/>
          <w:spacing w:val="-10"/>
          <w:sz w:val="28"/>
          <w:szCs w:val="28"/>
        </w:rPr>
        <w:t xml:space="preserve"> </w:t>
      </w:r>
      <w:r w:rsidR="00501D60" w:rsidRPr="00510BD3">
        <w:rPr>
          <w:rFonts w:ascii="Times New Roman" w:hAnsi="Times New Roman"/>
          <w:spacing w:val="-10"/>
          <w:sz w:val="28"/>
          <w:szCs w:val="28"/>
        </w:rPr>
        <w:t>Российской</w:t>
      </w:r>
      <w:r w:rsidR="00020706" w:rsidRPr="00510BD3">
        <w:rPr>
          <w:rFonts w:ascii="Times New Roman" w:hAnsi="Times New Roman"/>
          <w:spacing w:val="-10"/>
          <w:sz w:val="28"/>
          <w:szCs w:val="28"/>
        </w:rPr>
        <w:t xml:space="preserve"> </w:t>
      </w:r>
      <w:r w:rsidR="00501D60" w:rsidRPr="00510BD3">
        <w:rPr>
          <w:rFonts w:ascii="Times New Roman" w:hAnsi="Times New Roman"/>
          <w:spacing w:val="-10"/>
          <w:sz w:val="28"/>
          <w:szCs w:val="28"/>
        </w:rPr>
        <w:t>Федерации, Законом</w:t>
      </w:r>
      <w:r w:rsidR="00020706" w:rsidRPr="00510BD3">
        <w:rPr>
          <w:rFonts w:ascii="Times New Roman" w:hAnsi="Times New Roman"/>
          <w:spacing w:val="-10"/>
          <w:sz w:val="28"/>
          <w:szCs w:val="28"/>
        </w:rPr>
        <w:t xml:space="preserve"> </w:t>
      </w:r>
      <w:r w:rsidR="00501D60" w:rsidRPr="00510BD3">
        <w:rPr>
          <w:rFonts w:ascii="Times New Roman" w:hAnsi="Times New Roman"/>
          <w:spacing w:val="-10"/>
          <w:sz w:val="28"/>
          <w:szCs w:val="28"/>
        </w:rPr>
        <w:t xml:space="preserve">Иркутской области от </w:t>
      </w:r>
      <w:r w:rsidR="00510BD3" w:rsidRPr="00510BD3">
        <w:rPr>
          <w:rFonts w:ascii="Times New Roman" w:hAnsi="Times New Roman"/>
          <w:spacing w:val="-10"/>
          <w:sz w:val="28"/>
          <w:szCs w:val="28"/>
        </w:rPr>
        <w:t>16</w:t>
      </w:r>
      <w:r w:rsidR="00501D60" w:rsidRPr="00510BD3">
        <w:rPr>
          <w:rFonts w:ascii="Times New Roman" w:hAnsi="Times New Roman"/>
          <w:spacing w:val="-10"/>
          <w:sz w:val="28"/>
          <w:szCs w:val="28"/>
        </w:rPr>
        <w:t xml:space="preserve"> декабря 20</w:t>
      </w:r>
      <w:r w:rsidR="00510BD3" w:rsidRPr="00510BD3">
        <w:rPr>
          <w:rFonts w:ascii="Times New Roman" w:hAnsi="Times New Roman"/>
          <w:spacing w:val="-10"/>
          <w:sz w:val="28"/>
          <w:szCs w:val="28"/>
        </w:rPr>
        <w:t>2</w:t>
      </w:r>
      <w:r w:rsidR="0053759B">
        <w:rPr>
          <w:rFonts w:ascii="Times New Roman" w:hAnsi="Times New Roman"/>
          <w:spacing w:val="-10"/>
          <w:sz w:val="28"/>
          <w:szCs w:val="28"/>
        </w:rPr>
        <w:t>1</w:t>
      </w:r>
      <w:r w:rsidR="00501D60" w:rsidRPr="00510BD3">
        <w:rPr>
          <w:rFonts w:ascii="Times New Roman" w:hAnsi="Times New Roman"/>
          <w:spacing w:val="-10"/>
          <w:sz w:val="28"/>
          <w:szCs w:val="28"/>
        </w:rPr>
        <w:t xml:space="preserve"> года № </w:t>
      </w:r>
      <w:r w:rsidR="00A1301A" w:rsidRPr="00510BD3">
        <w:rPr>
          <w:rFonts w:ascii="Times New Roman" w:hAnsi="Times New Roman"/>
          <w:spacing w:val="-10"/>
          <w:sz w:val="28"/>
          <w:szCs w:val="28"/>
        </w:rPr>
        <w:t>1</w:t>
      </w:r>
      <w:r w:rsidR="0053759B">
        <w:rPr>
          <w:rFonts w:ascii="Times New Roman" w:hAnsi="Times New Roman"/>
          <w:spacing w:val="-10"/>
          <w:sz w:val="28"/>
          <w:szCs w:val="28"/>
        </w:rPr>
        <w:t>30</w:t>
      </w:r>
      <w:r w:rsidR="00501D60" w:rsidRPr="00510BD3">
        <w:rPr>
          <w:rFonts w:ascii="Times New Roman" w:hAnsi="Times New Roman"/>
          <w:spacing w:val="-10"/>
          <w:sz w:val="28"/>
          <w:szCs w:val="28"/>
        </w:rPr>
        <w:t>-</w:t>
      </w:r>
      <w:r w:rsidR="000F236B" w:rsidRPr="00510BD3">
        <w:rPr>
          <w:rFonts w:ascii="Times New Roman" w:hAnsi="Times New Roman"/>
          <w:spacing w:val="-10"/>
          <w:sz w:val="28"/>
          <w:szCs w:val="28"/>
        </w:rPr>
        <w:t>ОЗ</w:t>
      </w:r>
      <w:r w:rsidR="00501D60" w:rsidRPr="00510BD3">
        <w:rPr>
          <w:rFonts w:ascii="Times New Roman" w:hAnsi="Times New Roman"/>
          <w:spacing w:val="-10"/>
          <w:sz w:val="28"/>
          <w:szCs w:val="28"/>
        </w:rPr>
        <w:t xml:space="preserve"> «Об областном бюджете</w:t>
      </w:r>
      <w:r w:rsidR="001118D1">
        <w:rPr>
          <w:rFonts w:ascii="Times New Roman" w:hAnsi="Times New Roman"/>
          <w:spacing w:val="-10"/>
          <w:sz w:val="28"/>
          <w:szCs w:val="28"/>
        </w:rPr>
        <w:t xml:space="preserve"> </w:t>
      </w:r>
      <w:r w:rsidR="00501D60" w:rsidRPr="00510BD3">
        <w:rPr>
          <w:rFonts w:ascii="Times New Roman" w:hAnsi="Times New Roman"/>
          <w:spacing w:val="-10"/>
          <w:sz w:val="28"/>
          <w:szCs w:val="28"/>
        </w:rPr>
        <w:t>на 20</w:t>
      </w:r>
      <w:r w:rsidR="00136A4B" w:rsidRPr="00510BD3">
        <w:rPr>
          <w:rFonts w:ascii="Times New Roman" w:hAnsi="Times New Roman"/>
          <w:spacing w:val="-10"/>
          <w:sz w:val="28"/>
          <w:szCs w:val="28"/>
        </w:rPr>
        <w:t>2</w:t>
      </w:r>
      <w:r w:rsidR="0053759B">
        <w:rPr>
          <w:rFonts w:ascii="Times New Roman" w:hAnsi="Times New Roman"/>
          <w:spacing w:val="-10"/>
          <w:sz w:val="28"/>
          <w:szCs w:val="28"/>
        </w:rPr>
        <w:t>2</w:t>
      </w:r>
      <w:r w:rsidR="00501D60" w:rsidRPr="00510BD3">
        <w:rPr>
          <w:rFonts w:ascii="Times New Roman" w:hAnsi="Times New Roman"/>
          <w:spacing w:val="-10"/>
          <w:sz w:val="28"/>
          <w:szCs w:val="28"/>
        </w:rPr>
        <w:t xml:space="preserve"> год и на плановый период 20</w:t>
      </w:r>
      <w:r w:rsidR="00A1301A" w:rsidRPr="00510BD3">
        <w:rPr>
          <w:rFonts w:ascii="Times New Roman" w:hAnsi="Times New Roman"/>
          <w:spacing w:val="-10"/>
          <w:sz w:val="28"/>
          <w:szCs w:val="28"/>
        </w:rPr>
        <w:t>2</w:t>
      </w:r>
      <w:r w:rsidR="0053759B">
        <w:rPr>
          <w:rFonts w:ascii="Times New Roman" w:hAnsi="Times New Roman"/>
          <w:spacing w:val="-10"/>
          <w:sz w:val="28"/>
          <w:szCs w:val="28"/>
        </w:rPr>
        <w:t>3</w:t>
      </w:r>
      <w:r w:rsidR="00501D60" w:rsidRPr="00510BD3">
        <w:rPr>
          <w:rFonts w:ascii="Times New Roman" w:hAnsi="Times New Roman"/>
          <w:spacing w:val="-10"/>
          <w:sz w:val="28"/>
          <w:szCs w:val="28"/>
        </w:rPr>
        <w:t xml:space="preserve"> и 202</w:t>
      </w:r>
      <w:r w:rsidR="0053759B">
        <w:rPr>
          <w:rFonts w:ascii="Times New Roman" w:hAnsi="Times New Roman"/>
          <w:spacing w:val="-10"/>
          <w:sz w:val="28"/>
          <w:szCs w:val="28"/>
        </w:rPr>
        <w:t>4</w:t>
      </w:r>
      <w:r w:rsidR="00501D60" w:rsidRPr="00510BD3">
        <w:rPr>
          <w:rFonts w:ascii="Times New Roman" w:hAnsi="Times New Roman"/>
          <w:spacing w:val="-10"/>
          <w:sz w:val="28"/>
          <w:szCs w:val="28"/>
        </w:rPr>
        <w:t xml:space="preserve"> годов», </w:t>
      </w:r>
      <w:r w:rsidR="00501D60" w:rsidRPr="00510BD3">
        <w:rPr>
          <w:rFonts w:ascii="Times New Roman" w:hAnsi="Times New Roman"/>
          <w:noProof/>
          <w:spacing w:val="-10"/>
          <w:sz w:val="28"/>
          <w:szCs w:val="28"/>
        </w:rPr>
        <w:t xml:space="preserve">Положением </w:t>
      </w:r>
      <w:r w:rsidR="006620C5" w:rsidRPr="00510BD3">
        <w:rPr>
          <w:rFonts w:ascii="Times New Roman" w:hAnsi="Times New Roman"/>
          <w:noProof/>
          <w:spacing w:val="-10"/>
          <w:sz w:val="28"/>
          <w:szCs w:val="28"/>
        </w:rPr>
        <w:t>о предоставлении субсидий из областного бюджета местным бюджетам в целях софинансирования расходных обязательств муниципальных образований Иркутской области на реализацию мероприятий перечня проектов народных инициатив</w:t>
      </w:r>
      <w:r w:rsidR="00501D60" w:rsidRPr="00510BD3">
        <w:rPr>
          <w:rFonts w:ascii="Times New Roman" w:hAnsi="Times New Roman"/>
          <w:noProof/>
          <w:spacing w:val="-10"/>
          <w:sz w:val="28"/>
          <w:szCs w:val="28"/>
        </w:rPr>
        <w:t xml:space="preserve">, </w:t>
      </w:r>
      <w:r w:rsidR="00501D60" w:rsidRPr="00510BD3">
        <w:rPr>
          <w:rFonts w:ascii="Times New Roman" w:hAnsi="Times New Roman"/>
          <w:spacing w:val="-10"/>
          <w:sz w:val="28"/>
          <w:szCs w:val="28"/>
        </w:rPr>
        <w:t xml:space="preserve">утвержденным постановлением Правительства </w:t>
      </w:r>
      <w:r w:rsidR="00501D60" w:rsidRPr="00510BD3">
        <w:rPr>
          <w:rFonts w:ascii="Times New Roman" w:hAnsi="Times New Roman"/>
          <w:color w:val="000000"/>
          <w:spacing w:val="-10"/>
          <w:sz w:val="28"/>
          <w:szCs w:val="28"/>
        </w:rPr>
        <w:t xml:space="preserve">Иркутской области от </w:t>
      </w:r>
      <w:r w:rsidR="009402D9" w:rsidRPr="00510BD3">
        <w:rPr>
          <w:rFonts w:ascii="Times New Roman" w:hAnsi="Times New Roman"/>
          <w:color w:val="000000"/>
          <w:spacing w:val="-10"/>
          <w:sz w:val="28"/>
          <w:szCs w:val="28"/>
        </w:rPr>
        <w:t>14</w:t>
      </w:r>
      <w:r w:rsidR="00501D60" w:rsidRPr="00510BD3">
        <w:rPr>
          <w:rFonts w:ascii="Times New Roman" w:hAnsi="Times New Roman"/>
          <w:color w:val="000000"/>
          <w:spacing w:val="-10"/>
          <w:sz w:val="28"/>
          <w:szCs w:val="28"/>
        </w:rPr>
        <w:t xml:space="preserve"> </w:t>
      </w:r>
      <w:r w:rsidR="009402D9" w:rsidRPr="00510BD3">
        <w:rPr>
          <w:rFonts w:ascii="Times New Roman" w:hAnsi="Times New Roman"/>
          <w:color w:val="000000"/>
          <w:spacing w:val="-10"/>
          <w:sz w:val="28"/>
          <w:szCs w:val="28"/>
        </w:rPr>
        <w:t>февраля</w:t>
      </w:r>
      <w:r w:rsidR="00501D60" w:rsidRPr="00510BD3">
        <w:rPr>
          <w:rFonts w:ascii="Times New Roman" w:hAnsi="Times New Roman"/>
          <w:color w:val="000000"/>
          <w:spacing w:val="-10"/>
          <w:sz w:val="28"/>
          <w:szCs w:val="28"/>
        </w:rPr>
        <w:t xml:space="preserve"> 201</w:t>
      </w:r>
      <w:r w:rsidR="009402D9" w:rsidRPr="00510BD3">
        <w:rPr>
          <w:rFonts w:ascii="Times New Roman" w:hAnsi="Times New Roman"/>
          <w:color w:val="000000"/>
          <w:spacing w:val="-10"/>
          <w:sz w:val="28"/>
          <w:szCs w:val="28"/>
        </w:rPr>
        <w:t>9</w:t>
      </w:r>
      <w:r w:rsidR="00501D60" w:rsidRPr="00510BD3">
        <w:rPr>
          <w:rFonts w:ascii="Times New Roman" w:hAnsi="Times New Roman"/>
          <w:color w:val="000000"/>
          <w:spacing w:val="-10"/>
          <w:sz w:val="28"/>
          <w:szCs w:val="28"/>
        </w:rPr>
        <w:t xml:space="preserve"> года № </w:t>
      </w:r>
      <w:r w:rsidR="009402D9" w:rsidRPr="00510BD3">
        <w:rPr>
          <w:rFonts w:ascii="Times New Roman" w:hAnsi="Times New Roman"/>
          <w:color w:val="000000"/>
          <w:spacing w:val="-10"/>
          <w:sz w:val="28"/>
          <w:szCs w:val="28"/>
        </w:rPr>
        <w:t>108</w:t>
      </w:r>
      <w:r w:rsidR="00501D60" w:rsidRPr="00510BD3">
        <w:rPr>
          <w:rFonts w:ascii="Times New Roman" w:hAnsi="Times New Roman"/>
          <w:color w:val="000000"/>
          <w:spacing w:val="-10"/>
          <w:sz w:val="28"/>
          <w:szCs w:val="28"/>
        </w:rPr>
        <w:t xml:space="preserve">-пп </w:t>
      </w:r>
      <w:r w:rsidR="00501D60" w:rsidRPr="00510BD3">
        <w:rPr>
          <w:rFonts w:ascii="Times New Roman" w:hAnsi="Times New Roman"/>
          <w:spacing w:val="-10"/>
          <w:sz w:val="28"/>
          <w:szCs w:val="28"/>
        </w:rPr>
        <w:t>(далее – Положение о предоставлении субсидии), заключили настоящее Соглашение о нижеследующем.</w:t>
      </w:r>
    </w:p>
    <w:p w:rsidR="001B75D2" w:rsidRPr="007210A4" w:rsidRDefault="001B75D2" w:rsidP="00EC0CD3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53F15" w:rsidRPr="007210A4" w:rsidRDefault="00C53F15" w:rsidP="00C53F1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I. Предмет Соглашения</w:t>
      </w:r>
    </w:p>
    <w:p w:rsidR="00C53F15" w:rsidRPr="007210A4" w:rsidRDefault="00C53F15" w:rsidP="00C53F1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B208B" w:rsidRDefault="00C53F15" w:rsidP="007C3EF4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bookmarkStart w:id="0" w:name="P72"/>
      <w:bookmarkEnd w:id="0"/>
      <w:r w:rsidRPr="007210A4">
        <w:rPr>
          <w:rFonts w:ascii="Times New Roman" w:hAnsi="Times New Roman"/>
          <w:sz w:val="28"/>
          <w:szCs w:val="28"/>
        </w:rPr>
        <w:t>1.1.</w:t>
      </w:r>
      <w:r w:rsidR="00020706" w:rsidRPr="007210A4">
        <w:rPr>
          <w:rFonts w:ascii="Times New Roman" w:hAnsi="Times New Roman"/>
          <w:sz w:val="28"/>
          <w:szCs w:val="28"/>
        </w:rPr>
        <w:t xml:space="preserve"> </w:t>
      </w:r>
      <w:r w:rsidRPr="007210A4">
        <w:rPr>
          <w:rFonts w:ascii="Times New Roman" w:hAnsi="Times New Roman"/>
          <w:sz w:val="28"/>
          <w:szCs w:val="28"/>
        </w:rPr>
        <w:t>Предметом</w:t>
      </w:r>
      <w:r w:rsidR="00020706" w:rsidRPr="007210A4">
        <w:rPr>
          <w:rFonts w:ascii="Times New Roman" w:hAnsi="Times New Roman"/>
          <w:sz w:val="28"/>
          <w:szCs w:val="28"/>
        </w:rPr>
        <w:t xml:space="preserve"> </w:t>
      </w:r>
      <w:r w:rsidRPr="007210A4">
        <w:rPr>
          <w:rFonts w:ascii="Times New Roman" w:hAnsi="Times New Roman"/>
          <w:sz w:val="28"/>
          <w:szCs w:val="28"/>
        </w:rPr>
        <w:t>настоящего Соглашения является предоставление из областного</w:t>
      </w:r>
      <w:r w:rsidR="00020706" w:rsidRPr="007210A4">
        <w:rPr>
          <w:rFonts w:ascii="Times New Roman" w:hAnsi="Times New Roman"/>
          <w:sz w:val="28"/>
          <w:szCs w:val="28"/>
        </w:rPr>
        <w:t xml:space="preserve"> </w:t>
      </w:r>
      <w:r w:rsidRPr="007210A4">
        <w:rPr>
          <w:rFonts w:ascii="Times New Roman" w:hAnsi="Times New Roman"/>
          <w:sz w:val="28"/>
          <w:szCs w:val="28"/>
        </w:rPr>
        <w:t>бюджета</w:t>
      </w:r>
      <w:r w:rsidR="00020706" w:rsidRPr="007210A4">
        <w:rPr>
          <w:rFonts w:ascii="Times New Roman" w:hAnsi="Times New Roman"/>
          <w:sz w:val="28"/>
          <w:szCs w:val="28"/>
        </w:rPr>
        <w:t xml:space="preserve"> </w:t>
      </w:r>
      <w:r w:rsidRPr="007210A4">
        <w:rPr>
          <w:rFonts w:ascii="Times New Roman" w:hAnsi="Times New Roman"/>
          <w:sz w:val="28"/>
          <w:szCs w:val="28"/>
        </w:rPr>
        <w:t>в</w:t>
      </w:r>
      <w:r w:rsidR="00020706" w:rsidRPr="007210A4">
        <w:rPr>
          <w:rFonts w:ascii="Times New Roman" w:hAnsi="Times New Roman"/>
          <w:sz w:val="28"/>
          <w:szCs w:val="28"/>
        </w:rPr>
        <w:t xml:space="preserve"> </w:t>
      </w:r>
      <w:r w:rsidRPr="007210A4">
        <w:rPr>
          <w:rFonts w:ascii="Times New Roman" w:hAnsi="Times New Roman"/>
          <w:sz w:val="28"/>
          <w:szCs w:val="28"/>
        </w:rPr>
        <w:t>20</w:t>
      </w:r>
      <w:r w:rsidR="00136A4B" w:rsidRPr="007210A4">
        <w:rPr>
          <w:rFonts w:ascii="Times New Roman" w:hAnsi="Times New Roman"/>
          <w:sz w:val="28"/>
          <w:szCs w:val="28"/>
        </w:rPr>
        <w:t>2</w:t>
      </w:r>
      <w:r w:rsidR="0053759B">
        <w:rPr>
          <w:rFonts w:ascii="Times New Roman" w:hAnsi="Times New Roman"/>
          <w:sz w:val="28"/>
          <w:szCs w:val="28"/>
        </w:rPr>
        <w:t>2</w:t>
      </w:r>
      <w:r w:rsidR="00020706" w:rsidRPr="007210A4">
        <w:rPr>
          <w:rFonts w:ascii="Times New Roman" w:hAnsi="Times New Roman"/>
          <w:sz w:val="28"/>
          <w:szCs w:val="28"/>
        </w:rPr>
        <w:t xml:space="preserve"> </w:t>
      </w:r>
      <w:r w:rsidR="00A733DB" w:rsidRPr="007210A4">
        <w:rPr>
          <w:rFonts w:ascii="Times New Roman" w:hAnsi="Times New Roman"/>
          <w:sz w:val="28"/>
          <w:szCs w:val="28"/>
        </w:rPr>
        <w:t xml:space="preserve">году бюджету </w:t>
      </w:r>
      <w:r w:rsidR="00897919" w:rsidRPr="007210A4">
        <w:rPr>
          <w:rFonts w:ascii="Times New Roman" w:hAnsi="Times New Roman"/>
          <w:sz w:val="28"/>
          <w:szCs w:val="28"/>
        </w:rPr>
        <w:t>Муниципального образования</w:t>
      </w:r>
      <w:r w:rsidRPr="007210A4">
        <w:rPr>
          <w:rFonts w:ascii="Times New Roman" w:hAnsi="Times New Roman"/>
          <w:sz w:val="28"/>
          <w:szCs w:val="28"/>
        </w:rPr>
        <w:t xml:space="preserve"> субсидии </w:t>
      </w:r>
      <w:r w:rsidR="00A733DB" w:rsidRPr="007210A4">
        <w:rPr>
          <w:rFonts w:ascii="Times New Roman" w:hAnsi="Times New Roman" w:hint="eastAsia"/>
          <w:sz w:val="28"/>
          <w:szCs w:val="28"/>
        </w:rPr>
        <w:t>в</w:t>
      </w:r>
      <w:r w:rsidR="00A733DB" w:rsidRPr="007210A4">
        <w:rPr>
          <w:rFonts w:ascii="Times New Roman" w:hAnsi="Times New Roman"/>
          <w:sz w:val="28"/>
          <w:szCs w:val="28"/>
        </w:rPr>
        <w:t xml:space="preserve"> </w:t>
      </w:r>
      <w:r w:rsidR="00A733DB" w:rsidRPr="007210A4">
        <w:rPr>
          <w:rFonts w:ascii="Times New Roman" w:hAnsi="Times New Roman" w:hint="eastAsia"/>
          <w:sz w:val="28"/>
          <w:szCs w:val="28"/>
        </w:rPr>
        <w:t>целях</w:t>
      </w:r>
      <w:r w:rsidR="00A733DB" w:rsidRPr="007210A4">
        <w:rPr>
          <w:rFonts w:ascii="Times New Roman" w:hAnsi="Times New Roman"/>
          <w:sz w:val="28"/>
          <w:szCs w:val="28"/>
        </w:rPr>
        <w:t xml:space="preserve"> </w:t>
      </w:r>
      <w:r w:rsidR="00A733DB" w:rsidRPr="007210A4">
        <w:rPr>
          <w:rFonts w:ascii="Times New Roman" w:hAnsi="Times New Roman" w:hint="eastAsia"/>
          <w:sz w:val="28"/>
          <w:szCs w:val="28"/>
        </w:rPr>
        <w:t>софинансирования</w:t>
      </w:r>
      <w:r w:rsidR="00A733DB" w:rsidRPr="007210A4">
        <w:rPr>
          <w:rFonts w:ascii="Times New Roman" w:hAnsi="Times New Roman"/>
          <w:sz w:val="28"/>
          <w:szCs w:val="28"/>
        </w:rPr>
        <w:t xml:space="preserve"> расходных обязательств муниципальных образований Иркутской области на реализацию мероприятий перечня проектов народных инициатив </w:t>
      </w:r>
      <w:r w:rsidRPr="007210A4">
        <w:rPr>
          <w:rFonts w:ascii="Times New Roman" w:hAnsi="Times New Roman"/>
          <w:sz w:val="28"/>
          <w:szCs w:val="28"/>
        </w:rPr>
        <w:t xml:space="preserve">(далее - Субсидия) в соответствии с лимитами бюджетных обязательств, доведенными Министерству, как получателю средств областного бюджета, по кодам классификации расходов бюджетов Российской Федерации: код главного распорядителя средств областного бюджета </w:t>
      </w:r>
      <w:r w:rsidR="005F24ED" w:rsidRPr="007210A4">
        <w:rPr>
          <w:rFonts w:ascii="Times New Roman" w:hAnsi="Times New Roman"/>
          <w:sz w:val="28"/>
          <w:szCs w:val="28"/>
        </w:rPr>
        <w:t>831</w:t>
      </w:r>
      <w:r w:rsidRPr="007210A4">
        <w:rPr>
          <w:rFonts w:ascii="Times New Roman" w:hAnsi="Times New Roman"/>
          <w:sz w:val="28"/>
          <w:szCs w:val="28"/>
        </w:rPr>
        <w:t xml:space="preserve">, раздел </w:t>
      </w:r>
      <w:r w:rsidR="005F24ED" w:rsidRPr="007210A4">
        <w:rPr>
          <w:rFonts w:ascii="Times New Roman" w:hAnsi="Times New Roman"/>
          <w:sz w:val="28"/>
          <w:szCs w:val="28"/>
        </w:rPr>
        <w:t>14</w:t>
      </w:r>
      <w:r w:rsidRPr="007210A4">
        <w:rPr>
          <w:rFonts w:ascii="Times New Roman" w:hAnsi="Times New Roman"/>
          <w:sz w:val="28"/>
          <w:szCs w:val="28"/>
        </w:rPr>
        <w:t xml:space="preserve">, </w:t>
      </w:r>
      <w:r w:rsidRPr="007210A4">
        <w:rPr>
          <w:rFonts w:ascii="Times New Roman" w:hAnsi="Times New Roman"/>
          <w:sz w:val="28"/>
          <w:szCs w:val="28"/>
        </w:rPr>
        <w:lastRenderedPageBreak/>
        <w:t xml:space="preserve">подраздел </w:t>
      </w:r>
      <w:r w:rsidR="005F24ED" w:rsidRPr="007210A4">
        <w:rPr>
          <w:rFonts w:ascii="Times New Roman" w:hAnsi="Times New Roman"/>
          <w:sz w:val="28"/>
          <w:szCs w:val="28"/>
        </w:rPr>
        <w:t>03</w:t>
      </w:r>
      <w:r w:rsidRPr="007210A4">
        <w:rPr>
          <w:rFonts w:ascii="Times New Roman" w:hAnsi="Times New Roman"/>
          <w:sz w:val="28"/>
          <w:szCs w:val="28"/>
        </w:rPr>
        <w:t xml:space="preserve">, целевая статья </w:t>
      </w:r>
      <w:r w:rsidR="005F24ED" w:rsidRPr="007210A4">
        <w:rPr>
          <w:rFonts w:ascii="Times New Roman" w:hAnsi="Times New Roman"/>
          <w:sz w:val="28"/>
          <w:szCs w:val="28"/>
        </w:rPr>
        <w:t>7110172370</w:t>
      </w:r>
      <w:r w:rsidRPr="007210A4">
        <w:rPr>
          <w:rFonts w:ascii="Times New Roman" w:hAnsi="Times New Roman"/>
          <w:sz w:val="28"/>
          <w:szCs w:val="28"/>
        </w:rPr>
        <w:t xml:space="preserve">, вид расходов </w:t>
      </w:r>
      <w:r w:rsidR="005F24ED" w:rsidRPr="007210A4">
        <w:rPr>
          <w:rFonts w:ascii="Times New Roman" w:hAnsi="Times New Roman"/>
          <w:sz w:val="28"/>
          <w:szCs w:val="28"/>
        </w:rPr>
        <w:t>521</w:t>
      </w:r>
      <w:r w:rsidRPr="007210A4">
        <w:rPr>
          <w:rFonts w:ascii="Times New Roman" w:hAnsi="Times New Roman"/>
          <w:sz w:val="28"/>
          <w:szCs w:val="28"/>
        </w:rPr>
        <w:t xml:space="preserve"> в рамках подпрограммы «</w:t>
      </w:r>
      <w:r w:rsidR="00DF424E" w:rsidRPr="007210A4">
        <w:rPr>
          <w:rFonts w:ascii="Times New Roman" w:hAnsi="Times New Roman" w:hint="eastAsia"/>
          <w:sz w:val="28"/>
          <w:szCs w:val="28"/>
        </w:rPr>
        <w:t>Государственная</w:t>
      </w:r>
      <w:r w:rsidR="00DF424E" w:rsidRPr="007210A4">
        <w:rPr>
          <w:rFonts w:ascii="Times New Roman" w:hAnsi="Times New Roman"/>
          <w:sz w:val="28"/>
          <w:szCs w:val="28"/>
        </w:rPr>
        <w:t xml:space="preserve"> </w:t>
      </w:r>
      <w:r w:rsidR="00DF424E" w:rsidRPr="007210A4">
        <w:rPr>
          <w:rFonts w:ascii="Times New Roman" w:hAnsi="Times New Roman" w:hint="eastAsia"/>
          <w:sz w:val="28"/>
          <w:szCs w:val="28"/>
        </w:rPr>
        <w:t>политика</w:t>
      </w:r>
      <w:r w:rsidR="00DF424E" w:rsidRPr="007210A4">
        <w:rPr>
          <w:rFonts w:ascii="Times New Roman" w:hAnsi="Times New Roman"/>
          <w:sz w:val="28"/>
          <w:szCs w:val="28"/>
        </w:rPr>
        <w:t xml:space="preserve"> </w:t>
      </w:r>
      <w:r w:rsidR="00DF424E" w:rsidRPr="007210A4">
        <w:rPr>
          <w:rFonts w:ascii="Times New Roman" w:hAnsi="Times New Roman" w:hint="eastAsia"/>
          <w:sz w:val="28"/>
          <w:szCs w:val="28"/>
        </w:rPr>
        <w:t>в</w:t>
      </w:r>
      <w:r w:rsidR="00DF424E" w:rsidRPr="007210A4">
        <w:rPr>
          <w:rFonts w:ascii="Times New Roman" w:hAnsi="Times New Roman"/>
          <w:sz w:val="28"/>
          <w:szCs w:val="28"/>
        </w:rPr>
        <w:t xml:space="preserve"> </w:t>
      </w:r>
      <w:r w:rsidR="00DF424E" w:rsidRPr="007210A4">
        <w:rPr>
          <w:rFonts w:ascii="Times New Roman" w:hAnsi="Times New Roman" w:hint="eastAsia"/>
          <w:sz w:val="28"/>
          <w:szCs w:val="28"/>
        </w:rPr>
        <w:t>сфере</w:t>
      </w:r>
      <w:r w:rsidR="00DF424E" w:rsidRPr="007210A4">
        <w:rPr>
          <w:rFonts w:ascii="Times New Roman" w:hAnsi="Times New Roman"/>
          <w:sz w:val="28"/>
          <w:szCs w:val="28"/>
        </w:rPr>
        <w:t xml:space="preserve"> </w:t>
      </w:r>
      <w:r w:rsidR="00DF424E" w:rsidRPr="007210A4">
        <w:rPr>
          <w:rFonts w:ascii="Times New Roman" w:hAnsi="Times New Roman" w:hint="eastAsia"/>
          <w:sz w:val="28"/>
          <w:szCs w:val="28"/>
        </w:rPr>
        <w:t>экономического</w:t>
      </w:r>
      <w:r w:rsidR="00DF424E" w:rsidRPr="007210A4">
        <w:rPr>
          <w:rFonts w:ascii="Times New Roman" w:hAnsi="Times New Roman"/>
          <w:sz w:val="28"/>
          <w:szCs w:val="28"/>
        </w:rPr>
        <w:t xml:space="preserve"> </w:t>
      </w:r>
      <w:r w:rsidR="00DF424E" w:rsidRPr="007210A4">
        <w:rPr>
          <w:rFonts w:ascii="Times New Roman" w:hAnsi="Times New Roman" w:hint="eastAsia"/>
          <w:sz w:val="28"/>
          <w:szCs w:val="28"/>
        </w:rPr>
        <w:t>развития</w:t>
      </w:r>
      <w:r w:rsidR="00DF424E" w:rsidRPr="007210A4">
        <w:rPr>
          <w:rFonts w:ascii="Times New Roman" w:hAnsi="Times New Roman"/>
          <w:sz w:val="28"/>
          <w:szCs w:val="28"/>
        </w:rPr>
        <w:t xml:space="preserve"> </w:t>
      </w:r>
      <w:r w:rsidR="00DF424E" w:rsidRPr="007210A4">
        <w:rPr>
          <w:rFonts w:ascii="Times New Roman" w:hAnsi="Times New Roman" w:hint="eastAsia"/>
          <w:sz w:val="28"/>
          <w:szCs w:val="28"/>
        </w:rPr>
        <w:t>Иркутской</w:t>
      </w:r>
      <w:r w:rsidR="00DF424E" w:rsidRPr="007210A4">
        <w:rPr>
          <w:rFonts w:ascii="Times New Roman" w:hAnsi="Times New Roman"/>
          <w:sz w:val="28"/>
          <w:szCs w:val="28"/>
        </w:rPr>
        <w:t xml:space="preserve"> </w:t>
      </w:r>
      <w:r w:rsidR="00DF424E" w:rsidRPr="007210A4">
        <w:rPr>
          <w:rFonts w:ascii="Times New Roman" w:hAnsi="Times New Roman" w:hint="eastAsia"/>
          <w:sz w:val="28"/>
          <w:szCs w:val="28"/>
        </w:rPr>
        <w:t>области»</w:t>
      </w:r>
      <w:r w:rsidR="00DF424E" w:rsidRPr="007210A4">
        <w:rPr>
          <w:rFonts w:ascii="Times New Roman" w:hAnsi="Times New Roman"/>
          <w:sz w:val="28"/>
          <w:szCs w:val="28"/>
        </w:rPr>
        <w:t xml:space="preserve"> </w:t>
      </w:r>
      <w:r w:rsidR="00DF424E" w:rsidRPr="007210A4">
        <w:rPr>
          <w:rFonts w:ascii="Times New Roman" w:hAnsi="Times New Roman" w:hint="eastAsia"/>
          <w:sz w:val="28"/>
          <w:szCs w:val="28"/>
        </w:rPr>
        <w:t>на</w:t>
      </w:r>
      <w:r w:rsidR="00DF424E" w:rsidRPr="007210A4">
        <w:rPr>
          <w:rFonts w:ascii="Times New Roman" w:hAnsi="Times New Roman"/>
          <w:sz w:val="28"/>
          <w:szCs w:val="28"/>
        </w:rPr>
        <w:t xml:space="preserve"> 201</w:t>
      </w:r>
      <w:r w:rsidR="00150A58" w:rsidRPr="007210A4">
        <w:rPr>
          <w:rFonts w:ascii="Times New Roman" w:hAnsi="Times New Roman"/>
          <w:sz w:val="28"/>
          <w:szCs w:val="28"/>
        </w:rPr>
        <w:t>9</w:t>
      </w:r>
      <w:r w:rsidR="00DF424E" w:rsidRPr="007210A4">
        <w:rPr>
          <w:rFonts w:ascii="Times New Roman" w:hAnsi="Times New Roman"/>
          <w:sz w:val="28"/>
          <w:szCs w:val="28"/>
        </w:rPr>
        <w:t xml:space="preserve"> - 202</w:t>
      </w:r>
      <w:r w:rsidR="00150A58" w:rsidRPr="007210A4">
        <w:rPr>
          <w:rFonts w:ascii="Times New Roman" w:hAnsi="Times New Roman"/>
          <w:sz w:val="28"/>
          <w:szCs w:val="28"/>
        </w:rPr>
        <w:t>4</w:t>
      </w:r>
      <w:r w:rsidR="00DF424E" w:rsidRPr="007210A4">
        <w:rPr>
          <w:rFonts w:ascii="Times New Roman" w:hAnsi="Times New Roman"/>
          <w:sz w:val="28"/>
          <w:szCs w:val="28"/>
        </w:rPr>
        <w:t xml:space="preserve"> </w:t>
      </w:r>
      <w:r w:rsidR="00DF424E" w:rsidRPr="007210A4">
        <w:rPr>
          <w:rFonts w:ascii="Times New Roman" w:hAnsi="Times New Roman" w:hint="eastAsia"/>
          <w:sz w:val="28"/>
          <w:szCs w:val="28"/>
        </w:rPr>
        <w:t>годы</w:t>
      </w:r>
      <w:r w:rsidRPr="007210A4">
        <w:rPr>
          <w:rFonts w:ascii="Times New Roman" w:hAnsi="Times New Roman"/>
          <w:sz w:val="28"/>
          <w:szCs w:val="28"/>
        </w:rPr>
        <w:t xml:space="preserve"> государственной программы</w:t>
      </w:r>
      <w:r w:rsidR="00DF424E" w:rsidRPr="007210A4">
        <w:rPr>
          <w:rFonts w:ascii="Times New Roman" w:hAnsi="Times New Roman"/>
          <w:sz w:val="28"/>
          <w:szCs w:val="28"/>
        </w:rPr>
        <w:t xml:space="preserve"> </w:t>
      </w:r>
      <w:r w:rsidRPr="007210A4">
        <w:rPr>
          <w:rFonts w:ascii="Times New Roman" w:hAnsi="Times New Roman"/>
          <w:sz w:val="28"/>
          <w:szCs w:val="28"/>
        </w:rPr>
        <w:t xml:space="preserve">Иркутской области </w:t>
      </w:r>
      <w:r w:rsidR="00DF424E" w:rsidRPr="007210A4">
        <w:rPr>
          <w:rFonts w:ascii="Times New Roman" w:hAnsi="Times New Roman"/>
          <w:sz w:val="28"/>
          <w:szCs w:val="28"/>
        </w:rPr>
        <w:t>«</w:t>
      </w:r>
      <w:r w:rsidR="00DF424E" w:rsidRPr="007210A4">
        <w:rPr>
          <w:rFonts w:ascii="Times New Roman" w:hAnsi="Times New Roman" w:hint="eastAsia"/>
          <w:sz w:val="28"/>
          <w:szCs w:val="28"/>
        </w:rPr>
        <w:t>Экономическое</w:t>
      </w:r>
      <w:r w:rsidR="00DF424E" w:rsidRPr="007210A4">
        <w:rPr>
          <w:rFonts w:ascii="Times New Roman" w:hAnsi="Times New Roman"/>
          <w:sz w:val="28"/>
          <w:szCs w:val="28"/>
        </w:rPr>
        <w:t xml:space="preserve"> </w:t>
      </w:r>
      <w:r w:rsidR="00DF424E" w:rsidRPr="007210A4">
        <w:rPr>
          <w:rFonts w:ascii="Times New Roman" w:hAnsi="Times New Roman" w:hint="eastAsia"/>
          <w:sz w:val="28"/>
          <w:szCs w:val="28"/>
        </w:rPr>
        <w:t>развитие</w:t>
      </w:r>
      <w:r w:rsidR="00DF424E" w:rsidRPr="007210A4">
        <w:rPr>
          <w:rFonts w:ascii="Times New Roman" w:hAnsi="Times New Roman"/>
          <w:sz w:val="28"/>
          <w:szCs w:val="28"/>
        </w:rPr>
        <w:t xml:space="preserve"> </w:t>
      </w:r>
      <w:r w:rsidR="00DF424E" w:rsidRPr="007210A4">
        <w:rPr>
          <w:rFonts w:ascii="Times New Roman" w:hAnsi="Times New Roman" w:hint="eastAsia"/>
          <w:sz w:val="28"/>
          <w:szCs w:val="28"/>
        </w:rPr>
        <w:t>и</w:t>
      </w:r>
      <w:r w:rsidR="00DF424E" w:rsidRPr="007210A4">
        <w:rPr>
          <w:rFonts w:ascii="Times New Roman" w:hAnsi="Times New Roman"/>
          <w:sz w:val="28"/>
          <w:szCs w:val="28"/>
        </w:rPr>
        <w:t xml:space="preserve"> </w:t>
      </w:r>
      <w:r w:rsidR="00DF424E" w:rsidRPr="007210A4">
        <w:rPr>
          <w:rFonts w:ascii="Times New Roman" w:hAnsi="Times New Roman" w:hint="eastAsia"/>
          <w:sz w:val="28"/>
          <w:szCs w:val="28"/>
        </w:rPr>
        <w:t>инновационная</w:t>
      </w:r>
      <w:r w:rsidR="00DF424E" w:rsidRPr="007210A4">
        <w:rPr>
          <w:rFonts w:ascii="Times New Roman" w:hAnsi="Times New Roman"/>
          <w:sz w:val="28"/>
          <w:szCs w:val="28"/>
        </w:rPr>
        <w:t xml:space="preserve"> </w:t>
      </w:r>
      <w:r w:rsidR="00DF424E" w:rsidRPr="007210A4">
        <w:rPr>
          <w:rFonts w:ascii="Times New Roman" w:hAnsi="Times New Roman" w:hint="eastAsia"/>
          <w:sz w:val="28"/>
          <w:szCs w:val="28"/>
        </w:rPr>
        <w:t>экономика</w:t>
      </w:r>
      <w:r w:rsidR="00DF424E" w:rsidRPr="007210A4">
        <w:rPr>
          <w:rFonts w:ascii="Times New Roman" w:hAnsi="Times New Roman"/>
          <w:sz w:val="28"/>
          <w:szCs w:val="28"/>
        </w:rPr>
        <w:t xml:space="preserve">» </w:t>
      </w:r>
      <w:r w:rsidR="00DF424E" w:rsidRPr="007210A4">
        <w:rPr>
          <w:rFonts w:ascii="Times New Roman" w:hAnsi="Times New Roman" w:hint="eastAsia"/>
          <w:sz w:val="28"/>
          <w:szCs w:val="28"/>
        </w:rPr>
        <w:t>на</w:t>
      </w:r>
      <w:r w:rsidR="00DF424E" w:rsidRPr="007210A4">
        <w:rPr>
          <w:rFonts w:ascii="Times New Roman" w:hAnsi="Times New Roman"/>
          <w:sz w:val="28"/>
          <w:szCs w:val="28"/>
        </w:rPr>
        <w:t xml:space="preserve"> 201</w:t>
      </w:r>
      <w:r w:rsidR="00150A58" w:rsidRPr="007210A4">
        <w:rPr>
          <w:rFonts w:ascii="Times New Roman" w:hAnsi="Times New Roman"/>
          <w:sz w:val="28"/>
          <w:szCs w:val="28"/>
        </w:rPr>
        <w:t>9</w:t>
      </w:r>
      <w:r w:rsidR="00DF424E" w:rsidRPr="007210A4">
        <w:rPr>
          <w:rFonts w:ascii="Times New Roman" w:hAnsi="Times New Roman"/>
          <w:sz w:val="28"/>
          <w:szCs w:val="28"/>
        </w:rPr>
        <w:t>-202</w:t>
      </w:r>
      <w:r w:rsidR="00150A58" w:rsidRPr="007210A4">
        <w:rPr>
          <w:rFonts w:ascii="Times New Roman" w:hAnsi="Times New Roman"/>
          <w:sz w:val="28"/>
          <w:szCs w:val="28"/>
        </w:rPr>
        <w:t>4</w:t>
      </w:r>
      <w:r w:rsidR="00DF424E" w:rsidRPr="007210A4">
        <w:rPr>
          <w:rFonts w:ascii="Times New Roman" w:hAnsi="Times New Roman"/>
          <w:sz w:val="28"/>
          <w:szCs w:val="28"/>
        </w:rPr>
        <w:t xml:space="preserve"> </w:t>
      </w:r>
      <w:r w:rsidR="00DF424E" w:rsidRPr="007210A4">
        <w:rPr>
          <w:rFonts w:ascii="Times New Roman" w:hAnsi="Times New Roman" w:hint="eastAsia"/>
          <w:sz w:val="28"/>
          <w:szCs w:val="28"/>
        </w:rPr>
        <w:t>годы</w:t>
      </w:r>
      <w:r w:rsidR="00AD24CE" w:rsidRPr="007210A4">
        <w:rPr>
          <w:rFonts w:ascii="Times New Roman" w:hAnsi="Times New Roman"/>
          <w:sz w:val="28"/>
          <w:szCs w:val="28"/>
        </w:rPr>
        <w:t>, в соответствии с перечнем мероприятий, в целях софинансирования которых предоставляется Субсидия, утве</w:t>
      </w:r>
      <w:r w:rsidR="007C3EF4">
        <w:rPr>
          <w:rFonts w:ascii="Times New Roman" w:hAnsi="Times New Roman"/>
          <w:sz w:val="28"/>
          <w:szCs w:val="28"/>
        </w:rPr>
        <w:t>ржденным Постановлением администрации Криволукского</w:t>
      </w:r>
      <w:r w:rsidR="008A7B68">
        <w:rPr>
          <w:rFonts w:ascii="Times New Roman" w:hAnsi="Times New Roman"/>
          <w:sz w:val="28"/>
          <w:szCs w:val="28"/>
        </w:rPr>
        <w:t xml:space="preserve"> </w:t>
      </w:r>
      <w:r w:rsidR="007C3EF4">
        <w:rPr>
          <w:rFonts w:ascii="Times New Roman" w:hAnsi="Times New Roman"/>
          <w:sz w:val="28"/>
          <w:szCs w:val="28"/>
        </w:rPr>
        <w:t xml:space="preserve"> муниципального образования от 19.01.2022</w:t>
      </w:r>
      <w:r w:rsidR="008A7B68">
        <w:rPr>
          <w:rFonts w:ascii="Times New Roman" w:hAnsi="Times New Roman"/>
          <w:sz w:val="28"/>
          <w:szCs w:val="28"/>
        </w:rPr>
        <w:t xml:space="preserve"> </w:t>
      </w:r>
      <w:r w:rsidR="007C3EF4">
        <w:rPr>
          <w:rFonts w:ascii="Times New Roman" w:hAnsi="Times New Roman"/>
          <w:sz w:val="28"/>
          <w:szCs w:val="28"/>
        </w:rPr>
        <w:t>г. №</w:t>
      </w:r>
      <w:r w:rsidR="008A7B68">
        <w:rPr>
          <w:rFonts w:ascii="Times New Roman" w:hAnsi="Times New Roman"/>
          <w:sz w:val="28"/>
          <w:szCs w:val="28"/>
        </w:rPr>
        <w:t xml:space="preserve"> </w:t>
      </w:r>
      <w:r w:rsidR="007C3EF4">
        <w:rPr>
          <w:rFonts w:ascii="Times New Roman" w:hAnsi="Times New Roman"/>
          <w:sz w:val="28"/>
          <w:szCs w:val="28"/>
        </w:rPr>
        <w:t>3 «О порядке организации работы по реализации мероприятий народных инициатив в 2022</w:t>
      </w:r>
      <w:r w:rsidR="008A7B68">
        <w:rPr>
          <w:rFonts w:ascii="Times New Roman" w:hAnsi="Times New Roman"/>
          <w:sz w:val="28"/>
          <w:szCs w:val="28"/>
        </w:rPr>
        <w:t xml:space="preserve"> </w:t>
      </w:r>
      <w:r w:rsidR="007C3EF4">
        <w:rPr>
          <w:rFonts w:ascii="Times New Roman" w:hAnsi="Times New Roman"/>
          <w:sz w:val="28"/>
          <w:szCs w:val="28"/>
        </w:rPr>
        <w:t>году»</w:t>
      </w:r>
      <w:r w:rsidR="00702616">
        <w:rPr>
          <w:rFonts w:ascii="Times New Roman" w:hAnsi="Times New Roman"/>
          <w:sz w:val="28"/>
          <w:szCs w:val="28"/>
        </w:rPr>
        <w:t>.</w:t>
      </w:r>
    </w:p>
    <w:p w:rsidR="00702616" w:rsidRPr="007210A4" w:rsidRDefault="00702616" w:rsidP="007C3EF4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53F15" w:rsidRPr="007210A4" w:rsidRDefault="00C53F15" w:rsidP="00C53F1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II. Финансовое обеспечение расходных обязательств, в целях</w:t>
      </w:r>
    </w:p>
    <w:p w:rsidR="00C53F15" w:rsidRPr="007210A4" w:rsidRDefault="00C53F15" w:rsidP="00C53F15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софинансирования которых предоставляется Субсидия</w:t>
      </w:r>
    </w:p>
    <w:p w:rsidR="00C53F15" w:rsidRPr="007210A4" w:rsidRDefault="00C53F15" w:rsidP="00C53F1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53F15" w:rsidRPr="007210A4" w:rsidRDefault="00C53F15" w:rsidP="00897919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P103"/>
      <w:bookmarkEnd w:id="1"/>
      <w:r w:rsidRPr="007210A4">
        <w:rPr>
          <w:rFonts w:ascii="Times New Roman" w:hAnsi="Times New Roman" w:cs="Times New Roman"/>
          <w:sz w:val="28"/>
          <w:szCs w:val="28"/>
        </w:rPr>
        <w:t>2.1.</w:t>
      </w:r>
      <w:r w:rsidR="00020706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Pr="007210A4">
        <w:rPr>
          <w:rFonts w:ascii="Times New Roman" w:hAnsi="Times New Roman" w:cs="Times New Roman"/>
          <w:sz w:val="28"/>
          <w:szCs w:val="28"/>
        </w:rPr>
        <w:t>Общий</w:t>
      </w:r>
      <w:r w:rsidR="00020706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Pr="007210A4">
        <w:rPr>
          <w:rFonts w:ascii="Times New Roman" w:hAnsi="Times New Roman" w:cs="Times New Roman"/>
          <w:sz w:val="28"/>
          <w:szCs w:val="28"/>
        </w:rPr>
        <w:t>объем</w:t>
      </w:r>
      <w:r w:rsidR="00020706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Pr="007210A4">
        <w:rPr>
          <w:rFonts w:ascii="Times New Roman" w:hAnsi="Times New Roman" w:cs="Times New Roman"/>
          <w:sz w:val="28"/>
          <w:szCs w:val="28"/>
        </w:rPr>
        <w:t>бюджетных</w:t>
      </w:r>
      <w:r w:rsidR="00020706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Pr="007210A4">
        <w:rPr>
          <w:rFonts w:ascii="Times New Roman" w:hAnsi="Times New Roman" w:cs="Times New Roman"/>
          <w:sz w:val="28"/>
          <w:szCs w:val="28"/>
        </w:rPr>
        <w:t xml:space="preserve">ассигнований, предусматриваемых в </w:t>
      </w:r>
      <w:r w:rsidR="00186A61" w:rsidRPr="007210A4">
        <w:rPr>
          <w:rFonts w:ascii="Times New Roman" w:hAnsi="Times New Roman" w:cs="Times New Roman"/>
          <w:sz w:val="28"/>
          <w:szCs w:val="28"/>
        </w:rPr>
        <w:t xml:space="preserve">бюджете </w:t>
      </w:r>
      <w:r w:rsidR="00897919" w:rsidRPr="007210A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F236B" w:rsidRPr="007210A4">
        <w:rPr>
          <w:rFonts w:ascii="Times New Roman" w:hAnsi="Times New Roman" w:cs="Times New Roman"/>
          <w:sz w:val="28"/>
          <w:szCs w:val="28"/>
        </w:rPr>
        <w:t xml:space="preserve"> на финансовое обеспечение расходных</w:t>
      </w:r>
      <w:r w:rsidRPr="007210A4">
        <w:rPr>
          <w:rFonts w:ascii="Times New Roman" w:hAnsi="Times New Roman" w:cs="Times New Roman"/>
          <w:sz w:val="28"/>
          <w:szCs w:val="28"/>
        </w:rPr>
        <w:t xml:space="preserve"> обязательств, в целях софинансирования которых предоставляется Субсидия, составляет </w:t>
      </w:r>
      <w:r w:rsidRPr="00D158A2">
        <w:rPr>
          <w:rFonts w:ascii="Times New Roman" w:hAnsi="Times New Roman" w:cs="Times New Roman"/>
          <w:sz w:val="28"/>
          <w:szCs w:val="28"/>
        </w:rPr>
        <w:t>в 20</w:t>
      </w:r>
      <w:r w:rsidR="00136A4B" w:rsidRPr="00D158A2">
        <w:rPr>
          <w:rFonts w:ascii="Times New Roman" w:hAnsi="Times New Roman" w:cs="Times New Roman"/>
          <w:sz w:val="28"/>
          <w:szCs w:val="28"/>
        </w:rPr>
        <w:t>2</w:t>
      </w:r>
      <w:r w:rsidR="0053759B" w:rsidRPr="00D158A2">
        <w:rPr>
          <w:rFonts w:ascii="Times New Roman" w:hAnsi="Times New Roman" w:cs="Times New Roman"/>
          <w:sz w:val="28"/>
          <w:szCs w:val="28"/>
        </w:rPr>
        <w:t>2</w:t>
      </w:r>
      <w:r w:rsidR="00C57CE8" w:rsidRPr="00D158A2">
        <w:rPr>
          <w:rFonts w:ascii="Times New Roman" w:hAnsi="Times New Roman" w:cs="Times New Roman"/>
          <w:sz w:val="28"/>
          <w:szCs w:val="28"/>
        </w:rPr>
        <w:t xml:space="preserve"> году </w:t>
      </w:r>
      <w:r w:rsidR="00D158A2" w:rsidRPr="008A7B68">
        <w:rPr>
          <w:rFonts w:ascii="Times New Roman" w:hAnsi="Times New Roman" w:cs="Times New Roman"/>
          <w:sz w:val="28"/>
          <w:szCs w:val="28"/>
        </w:rPr>
        <w:t>3</w:t>
      </w:r>
      <w:r w:rsidR="00752230" w:rsidRPr="008A7B68">
        <w:rPr>
          <w:rFonts w:ascii="Times New Roman" w:hAnsi="Times New Roman" w:cs="Times New Roman"/>
          <w:sz w:val="28"/>
          <w:szCs w:val="28"/>
        </w:rPr>
        <w:t>10</w:t>
      </w:r>
      <w:r w:rsidR="00D158A2" w:rsidRPr="008A7B68">
        <w:rPr>
          <w:rFonts w:ascii="Times New Roman" w:hAnsi="Times New Roman" w:cs="Times New Roman"/>
          <w:sz w:val="28"/>
          <w:szCs w:val="28"/>
        </w:rPr>
        <w:t xml:space="preserve"> </w:t>
      </w:r>
      <w:r w:rsidR="00752230" w:rsidRPr="008A7B68">
        <w:rPr>
          <w:rFonts w:ascii="Times New Roman" w:hAnsi="Times New Roman" w:cs="Times New Roman"/>
          <w:sz w:val="28"/>
          <w:szCs w:val="28"/>
        </w:rPr>
        <w:t>000</w:t>
      </w:r>
      <w:r w:rsidR="00C57CE8" w:rsidRPr="008A7B68">
        <w:rPr>
          <w:rFonts w:ascii="Times New Roman" w:hAnsi="Times New Roman" w:cs="Times New Roman"/>
          <w:sz w:val="28"/>
          <w:szCs w:val="28"/>
        </w:rPr>
        <w:t xml:space="preserve"> (</w:t>
      </w:r>
      <w:r w:rsidR="00D158A2" w:rsidRPr="008A7B68">
        <w:rPr>
          <w:rFonts w:ascii="Times New Roman" w:hAnsi="Times New Roman" w:cs="Times New Roman"/>
          <w:sz w:val="28"/>
          <w:szCs w:val="28"/>
        </w:rPr>
        <w:t xml:space="preserve">триста </w:t>
      </w:r>
      <w:r w:rsidR="00752230" w:rsidRPr="008A7B68">
        <w:rPr>
          <w:rFonts w:ascii="Times New Roman" w:hAnsi="Times New Roman" w:cs="Times New Roman"/>
          <w:sz w:val="28"/>
          <w:szCs w:val="28"/>
        </w:rPr>
        <w:t>десять</w:t>
      </w:r>
      <w:r w:rsidR="00C57CE8" w:rsidRPr="008A7B68">
        <w:rPr>
          <w:rFonts w:ascii="Times New Roman" w:hAnsi="Times New Roman" w:cs="Times New Roman"/>
          <w:sz w:val="28"/>
          <w:szCs w:val="28"/>
        </w:rPr>
        <w:t xml:space="preserve"> тысяч</w:t>
      </w:r>
      <w:r w:rsidRPr="008A7B68">
        <w:rPr>
          <w:rFonts w:ascii="Times New Roman" w:hAnsi="Times New Roman" w:cs="Times New Roman"/>
          <w:sz w:val="28"/>
          <w:szCs w:val="28"/>
        </w:rPr>
        <w:t>) рублей</w:t>
      </w:r>
      <w:r w:rsidR="00186A61" w:rsidRPr="008A7B68">
        <w:rPr>
          <w:rFonts w:ascii="Times New Roman" w:hAnsi="Times New Roman" w:cs="Times New Roman"/>
          <w:sz w:val="28"/>
          <w:szCs w:val="28"/>
        </w:rPr>
        <w:t>.</w:t>
      </w:r>
    </w:p>
    <w:p w:rsidR="00C53F15" w:rsidRPr="007210A4" w:rsidRDefault="00C53F15" w:rsidP="00FF38C9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2.2.</w:t>
      </w:r>
      <w:r w:rsidR="00020706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Pr="007210A4">
        <w:rPr>
          <w:rFonts w:ascii="Times New Roman" w:hAnsi="Times New Roman" w:cs="Times New Roman"/>
          <w:sz w:val="28"/>
          <w:szCs w:val="28"/>
        </w:rPr>
        <w:t>Размер</w:t>
      </w:r>
      <w:r w:rsidR="00020706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Pr="007210A4">
        <w:rPr>
          <w:rFonts w:ascii="Times New Roman" w:hAnsi="Times New Roman" w:cs="Times New Roman"/>
          <w:sz w:val="28"/>
          <w:szCs w:val="28"/>
        </w:rPr>
        <w:t>Субсидии,</w:t>
      </w:r>
      <w:r w:rsidR="00020706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Pr="007210A4">
        <w:rPr>
          <w:rFonts w:ascii="Times New Roman" w:hAnsi="Times New Roman" w:cs="Times New Roman"/>
          <w:sz w:val="28"/>
          <w:szCs w:val="28"/>
        </w:rPr>
        <w:t>предоставляемой из областного бюджета</w:t>
      </w:r>
      <w:r w:rsidR="00FF38C9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="008C1652" w:rsidRPr="007210A4">
        <w:rPr>
          <w:rFonts w:ascii="Times New Roman" w:hAnsi="Times New Roman" w:cs="Times New Roman"/>
          <w:sz w:val="28"/>
          <w:szCs w:val="28"/>
        </w:rPr>
        <w:t>бюджет</w:t>
      </w:r>
      <w:r w:rsidR="00FF38C9" w:rsidRPr="007210A4">
        <w:rPr>
          <w:rFonts w:ascii="Times New Roman" w:hAnsi="Times New Roman" w:cs="Times New Roman"/>
          <w:sz w:val="28"/>
          <w:szCs w:val="28"/>
        </w:rPr>
        <w:t>у</w:t>
      </w:r>
      <w:r w:rsidR="008C1652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="00707F5B" w:rsidRPr="007210A4">
        <w:rPr>
          <w:rFonts w:ascii="Times New Roman" w:hAnsi="Times New Roman" w:cs="Times New Roman"/>
          <w:sz w:val="28"/>
          <w:szCs w:val="28"/>
        </w:rPr>
        <w:t>М</w:t>
      </w:r>
      <w:r w:rsidR="008C1652" w:rsidRPr="007210A4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  <w:r w:rsidRPr="007210A4">
        <w:rPr>
          <w:rFonts w:ascii="Times New Roman" w:hAnsi="Times New Roman" w:cs="Times New Roman"/>
          <w:sz w:val="28"/>
          <w:szCs w:val="28"/>
        </w:rPr>
        <w:t>в соответствии с</w:t>
      </w:r>
      <w:r w:rsidR="00FF38C9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Pr="007210A4">
        <w:rPr>
          <w:rFonts w:ascii="Times New Roman" w:hAnsi="Times New Roman" w:cs="Times New Roman"/>
          <w:sz w:val="28"/>
          <w:szCs w:val="28"/>
        </w:rPr>
        <w:t>настоящим Соглашением, составляет в 20</w:t>
      </w:r>
      <w:r w:rsidR="00136A4B" w:rsidRPr="007210A4">
        <w:rPr>
          <w:rFonts w:ascii="Times New Roman" w:hAnsi="Times New Roman" w:cs="Times New Roman"/>
          <w:sz w:val="28"/>
          <w:szCs w:val="28"/>
        </w:rPr>
        <w:t>2</w:t>
      </w:r>
      <w:r w:rsidR="0053759B">
        <w:rPr>
          <w:rFonts w:ascii="Times New Roman" w:hAnsi="Times New Roman" w:cs="Times New Roman"/>
          <w:sz w:val="28"/>
          <w:szCs w:val="28"/>
        </w:rPr>
        <w:t>2</w:t>
      </w:r>
      <w:r w:rsidR="00C57CE8">
        <w:rPr>
          <w:rFonts w:ascii="Times New Roman" w:hAnsi="Times New Roman" w:cs="Times New Roman"/>
          <w:sz w:val="28"/>
          <w:szCs w:val="28"/>
        </w:rPr>
        <w:t xml:space="preserve"> году </w:t>
      </w:r>
      <w:r w:rsidR="005061DD" w:rsidRPr="008A7B68">
        <w:rPr>
          <w:rFonts w:ascii="Times New Roman" w:hAnsi="Times New Roman" w:cs="Times New Roman"/>
          <w:sz w:val="28"/>
          <w:szCs w:val="28"/>
        </w:rPr>
        <w:t>96,</w:t>
      </w:r>
      <w:r w:rsidR="00752230" w:rsidRPr="008A7B68">
        <w:rPr>
          <w:rFonts w:ascii="Times New Roman" w:hAnsi="Times New Roman" w:cs="Times New Roman"/>
          <w:sz w:val="28"/>
          <w:szCs w:val="28"/>
        </w:rPr>
        <w:t>77419354838709</w:t>
      </w:r>
      <w:r w:rsidR="00011386">
        <w:rPr>
          <w:rFonts w:ascii="Times New Roman" w:hAnsi="Times New Roman" w:cs="Times New Roman"/>
          <w:sz w:val="28"/>
          <w:szCs w:val="28"/>
        </w:rPr>
        <w:t>7</w:t>
      </w:r>
      <w:r w:rsidR="00C57CE8" w:rsidRPr="008A7B68">
        <w:rPr>
          <w:rFonts w:ascii="Times New Roman" w:hAnsi="Times New Roman" w:cs="Times New Roman"/>
          <w:sz w:val="28"/>
          <w:szCs w:val="28"/>
        </w:rPr>
        <w:t xml:space="preserve"> </w:t>
      </w:r>
      <w:r w:rsidRPr="008A7B68">
        <w:rPr>
          <w:rFonts w:ascii="Times New Roman" w:hAnsi="Times New Roman" w:cs="Times New Roman"/>
          <w:sz w:val="28"/>
          <w:szCs w:val="28"/>
        </w:rPr>
        <w:t>%</w:t>
      </w:r>
      <w:r w:rsidRPr="007210A4">
        <w:rPr>
          <w:rFonts w:ascii="Times New Roman" w:hAnsi="Times New Roman" w:cs="Times New Roman"/>
          <w:sz w:val="28"/>
          <w:szCs w:val="28"/>
        </w:rPr>
        <w:t xml:space="preserve"> от общего объема бюджетных ассигнований, указанного в пункте 2.1. настоящего Соглашения в 20</w:t>
      </w:r>
      <w:r w:rsidR="00136A4B" w:rsidRPr="007210A4">
        <w:rPr>
          <w:rFonts w:ascii="Times New Roman" w:hAnsi="Times New Roman" w:cs="Times New Roman"/>
          <w:sz w:val="28"/>
          <w:szCs w:val="28"/>
        </w:rPr>
        <w:t>2</w:t>
      </w:r>
      <w:r w:rsidR="0053759B">
        <w:rPr>
          <w:rFonts w:ascii="Times New Roman" w:hAnsi="Times New Roman" w:cs="Times New Roman"/>
          <w:sz w:val="28"/>
          <w:szCs w:val="28"/>
        </w:rPr>
        <w:t>2</w:t>
      </w:r>
      <w:r w:rsidR="00150A58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="00C57CE8">
        <w:rPr>
          <w:rFonts w:ascii="Times New Roman" w:hAnsi="Times New Roman" w:cs="Times New Roman"/>
          <w:sz w:val="28"/>
          <w:szCs w:val="28"/>
        </w:rPr>
        <w:t>году, но не более 300 000 (тр</w:t>
      </w:r>
      <w:r w:rsidR="00702616">
        <w:rPr>
          <w:rFonts w:ascii="Times New Roman" w:hAnsi="Times New Roman" w:cs="Times New Roman"/>
          <w:sz w:val="28"/>
          <w:szCs w:val="28"/>
        </w:rPr>
        <w:t>ехсот</w:t>
      </w:r>
      <w:r w:rsidR="00C57CE8">
        <w:rPr>
          <w:rFonts w:ascii="Times New Roman" w:hAnsi="Times New Roman" w:cs="Times New Roman"/>
          <w:sz w:val="28"/>
          <w:szCs w:val="28"/>
        </w:rPr>
        <w:t xml:space="preserve"> тысяч</w:t>
      </w:r>
      <w:r w:rsidRPr="007210A4">
        <w:rPr>
          <w:rFonts w:ascii="Times New Roman" w:hAnsi="Times New Roman" w:cs="Times New Roman"/>
          <w:sz w:val="28"/>
          <w:szCs w:val="28"/>
        </w:rPr>
        <w:t>) рублей.</w:t>
      </w:r>
    </w:p>
    <w:p w:rsidR="000F236B" w:rsidRPr="007210A4" w:rsidRDefault="00C53F15" w:rsidP="000F236B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2.2.1. В случае уменьшения общего объема бюджетных ассигнований, указанного в пункте 2.1. настоящего Соглашения</w:t>
      </w:r>
      <w:r w:rsidR="00FF38C9" w:rsidRPr="007210A4">
        <w:rPr>
          <w:rFonts w:ascii="Times New Roman" w:hAnsi="Times New Roman" w:cs="Times New Roman"/>
          <w:sz w:val="28"/>
          <w:szCs w:val="28"/>
        </w:rPr>
        <w:t xml:space="preserve">, </w:t>
      </w:r>
      <w:r w:rsidRPr="007210A4">
        <w:rPr>
          <w:rFonts w:ascii="Times New Roman" w:hAnsi="Times New Roman" w:cs="Times New Roman"/>
          <w:sz w:val="28"/>
          <w:szCs w:val="28"/>
        </w:rPr>
        <w:t>Субсидия предоставляется</w:t>
      </w:r>
      <w:r w:rsidR="00020706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Pr="007210A4">
        <w:rPr>
          <w:rFonts w:ascii="Times New Roman" w:hAnsi="Times New Roman" w:cs="Times New Roman"/>
          <w:sz w:val="28"/>
          <w:szCs w:val="28"/>
        </w:rPr>
        <w:t>в</w:t>
      </w:r>
      <w:r w:rsidR="00020706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Pr="007210A4">
        <w:rPr>
          <w:rFonts w:ascii="Times New Roman" w:hAnsi="Times New Roman" w:cs="Times New Roman"/>
          <w:sz w:val="28"/>
          <w:szCs w:val="28"/>
        </w:rPr>
        <w:t>размере, определенном исходя из уровня софинансирования от</w:t>
      </w:r>
      <w:r w:rsidR="00020706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Pr="007210A4">
        <w:rPr>
          <w:rFonts w:ascii="Times New Roman" w:hAnsi="Times New Roman" w:cs="Times New Roman"/>
          <w:sz w:val="28"/>
          <w:szCs w:val="28"/>
        </w:rPr>
        <w:t>уточненного</w:t>
      </w:r>
      <w:r w:rsidR="00020706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Pr="007210A4">
        <w:rPr>
          <w:rFonts w:ascii="Times New Roman" w:hAnsi="Times New Roman" w:cs="Times New Roman"/>
          <w:sz w:val="28"/>
          <w:szCs w:val="28"/>
        </w:rPr>
        <w:t>общего</w:t>
      </w:r>
      <w:r w:rsidR="00020706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Pr="007210A4">
        <w:rPr>
          <w:rFonts w:ascii="Times New Roman" w:hAnsi="Times New Roman" w:cs="Times New Roman"/>
          <w:sz w:val="28"/>
          <w:szCs w:val="28"/>
        </w:rPr>
        <w:t>объема</w:t>
      </w:r>
      <w:r w:rsidR="00020706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Pr="007210A4">
        <w:rPr>
          <w:rFonts w:ascii="Times New Roman" w:hAnsi="Times New Roman" w:cs="Times New Roman"/>
          <w:sz w:val="28"/>
          <w:szCs w:val="28"/>
        </w:rPr>
        <w:t>бюджетных</w:t>
      </w:r>
      <w:r w:rsidR="00020706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Pr="007210A4">
        <w:rPr>
          <w:rFonts w:ascii="Times New Roman" w:hAnsi="Times New Roman" w:cs="Times New Roman"/>
          <w:sz w:val="28"/>
          <w:szCs w:val="28"/>
        </w:rPr>
        <w:t xml:space="preserve">ассигнований, предусмотренных в соответствующем финансовом году </w:t>
      </w:r>
      <w:r w:rsidR="00FF38C9" w:rsidRPr="007210A4">
        <w:rPr>
          <w:rFonts w:ascii="Times New Roman" w:hAnsi="Times New Roman" w:cs="Times New Roman"/>
          <w:sz w:val="28"/>
          <w:szCs w:val="28"/>
        </w:rPr>
        <w:t xml:space="preserve">бюджету </w:t>
      </w:r>
      <w:r w:rsidR="00897919" w:rsidRPr="007210A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F236B" w:rsidRPr="007210A4">
        <w:rPr>
          <w:rFonts w:ascii="Times New Roman" w:hAnsi="Times New Roman" w:cs="Times New Roman"/>
          <w:sz w:val="28"/>
          <w:szCs w:val="28"/>
        </w:rPr>
        <w:t>.</w:t>
      </w:r>
    </w:p>
    <w:p w:rsidR="00C53F15" w:rsidRPr="007210A4" w:rsidRDefault="00C53F15" w:rsidP="000F236B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7210A4">
        <w:rPr>
          <w:rFonts w:ascii="Times New Roman" w:hAnsi="Times New Roman" w:cs="Times New Roman"/>
          <w:sz w:val="28"/>
          <w:szCs w:val="28"/>
        </w:rPr>
        <w:t xml:space="preserve">В случае увеличения в соответствующем финансовом году общего объема бюджетных ассигнований, указанного в пункте 2.1. </w:t>
      </w:r>
      <w:r w:rsidR="00FF38C9" w:rsidRPr="007210A4">
        <w:rPr>
          <w:rFonts w:ascii="Times New Roman" w:hAnsi="Times New Roman" w:cs="Times New Roman"/>
          <w:sz w:val="28"/>
          <w:szCs w:val="28"/>
        </w:rPr>
        <w:t>настоящего Соглашения</w:t>
      </w:r>
      <w:r w:rsidRPr="007210A4">
        <w:rPr>
          <w:rFonts w:ascii="Times New Roman" w:hAnsi="Times New Roman" w:cs="Times New Roman"/>
          <w:sz w:val="28"/>
          <w:szCs w:val="28"/>
        </w:rPr>
        <w:t>, размер Субсидии, указанный в пункте 2.2.</w:t>
      </w:r>
      <w:r w:rsidRPr="007210A4">
        <w:rPr>
          <w:sz w:val="28"/>
          <w:szCs w:val="28"/>
        </w:rPr>
        <w:t xml:space="preserve"> </w:t>
      </w:r>
      <w:r w:rsidRPr="007210A4">
        <w:rPr>
          <w:rFonts w:ascii="Times New Roman" w:hAnsi="Times New Roman" w:cs="Times New Roman"/>
          <w:sz w:val="28"/>
          <w:szCs w:val="28"/>
        </w:rPr>
        <w:t>настоящего Соглашения на соответствующий финансовый год, не подлежит изменению.</w:t>
      </w:r>
    </w:p>
    <w:p w:rsidR="00FF38C9" w:rsidRPr="007210A4" w:rsidRDefault="00FF38C9" w:rsidP="00C53F1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138"/>
      <w:bookmarkEnd w:id="2"/>
    </w:p>
    <w:p w:rsidR="00C53F15" w:rsidRPr="007210A4" w:rsidRDefault="00C53F15" w:rsidP="00C53F1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III. Порядок, условия предоставления и сроки</w:t>
      </w:r>
    </w:p>
    <w:p w:rsidR="00C53F15" w:rsidRPr="007210A4" w:rsidRDefault="00C53F15" w:rsidP="00C53F15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перечисления Субсидии</w:t>
      </w:r>
    </w:p>
    <w:p w:rsidR="00C53F15" w:rsidRPr="007210A4" w:rsidRDefault="00C53F15" w:rsidP="00C53F1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53F15" w:rsidRPr="007210A4" w:rsidRDefault="00C53F15" w:rsidP="00C53F15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3.1.</w:t>
      </w:r>
      <w:r w:rsidR="00020706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Pr="007210A4">
        <w:rPr>
          <w:rFonts w:ascii="Times New Roman" w:hAnsi="Times New Roman" w:cs="Times New Roman"/>
          <w:sz w:val="28"/>
          <w:szCs w:val="28"/>
        </w:rPr>
        <w:t xml:space="preserve">Субсидия предоставляется в пределах бюджетных ассигнований, предусмотренных в законе Иркутской области об областном бюджете (сводной бюджетной росписи областного бюджета) на </w:t>
      </w:r>
      <w:r w:rsidR="005602CA" w:rsidRPr="007210A4">
        <w:rPr>
          <w:rFonts w:ascii="Times New Roman" w:hAnsi="Times New Roman" w:cs="Times New Roman"/>
          <w:sz w:val="28"/>
          <w:szCs w:val="28"/>
        </w:rPr>
        <w:t>20</w:t>
      </w:r>
      <w:r w:rsidR="00136A4B" w:rsidRPr="007210A4">
        <w:rPr>
          <w:rFonts w:ascii="Times New Roman" w:hAnsi="Times New Roman" w:cs="Times New Roman"/>
          <w:sz w:val="28"/>
          <w:szCs w:val="28"/>
        </w:rPr>
        <w:t>2</w:t>
      </w:r>
      <w:r w:rsidR="0053759B">
        <w:rPr>
          <w:rFonts w:ascii="Times New Roman" w:hAnsi="Times New Roman" w:cs="Times New Roman"/>
          <w:sz w:val="28"/>
          <w:szCs w:val="28"/>
        </w:rPr>
        <w:t>2</w:t>
      </w:r>
      <w:r w:rsidRPr="007210A4">
        <w:rPr>
          <w:rFonts w:ascii="Times New Roman" w:hAnsi="Times New Roman" w:cs="Times New Roman"/>
          <w:sz w:val="28"/>
          <w:szCs w:val="28"/>
        </w:rPr>
        <w:t xml:space="preserve"> финансовый год, и лимитов бюджетных обязательств, доведенных Министерству, как получателю средств областного бюджета, на соответствующий финансовый год.</w:t>
      </w:r>
    </w:p>
    <w:p w:rsidR="00C53F15" w:rsidRPr="007210A4" w:rsidRDefault="00C53F15" w:rsidP="005602CA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P172"/>
      <w:bookmarkEnd w:id="3"/>
      <w:r w:rsidRPr="007210A4">
        <w:rPr>
          <w:rFonts w:ascii="Times New Roman" w:hAnsi="Times New Roman" w:cs="Times New Roman"/>
          <w:sz w:val="28"/>
          <w:szCs w:val="28"/>
        </w:rPr>
        <w:t>3.2. Субсидия предоставляется при выполнении следующих условий:</w:t>
      </w:r>
    </w:p>
    <w:p w:rsidR="00136A4B" w:rsidRPr="007210A4" w:rsidRDefault="00136A4B" w:rsidP="00136A4B">
      <w:pPr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P173"/>
      <w:bookmarkEnd w:id="4"/>
      <w:r w:rsidRPr="007210A4">
        <w:rPr>
          <w:rFonts w:ascii="Times New Roman" w:hAnsi="Times New Roman"/>
          <w:sz w:val="28"/>
          <w:szCs w:val="28"/>
        </w:rPr>
        <w:t>а) наличие в местном бюджете</w:t>
      </w:r>
      <w:r w:rsidRPr="007210A4">
        <w:rPr>
          <w:rFonts w:ascii="Times New Roman" w:eastAsia="Calibri" w:hAnsi="Times New Roman"/>
          <w:sz w:val="28"/>
          <w:szCs w:val="28"/>
        </w:rPr>
        <w:t xml:space="preserve"> (сводной бюджетной росписи местного бюджета)</w:t>
      </w:r>
      <w:r w:rsidRPr="007210A4">
        <w:rPr>
          <w:rFonts w:ascii="Times New Roman" w:hAnsi="Times New Roman"/>
          <w:sz w:val="28"/>
          <w:szCs w:val="28"/>
        </w:rPr>
        <w:t xml:space="preserve"> бюджетных ассигнований на реализацию мероприятий перечня проектов народных инициатив в объеме, необходимом для их реализации, включающем размер планируемых к предоставлению субсидий;</w:t>
      </w:r>
    </w:p>
    <w:p w:rsidR="00136A4B" w:rsidRPr="007210A4" w:rsidRDefault="00136A4B" w:rsidP="00FE0D26">
      <w:pPr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 w:rsidRPr="007210A4">
        <w:rPr>
          <w:rFonts w:ascii="Times New Roman" w:hAnsi="Times New Roman"/>
          <w:sz w:val="28"/>
          <w:szCs w:val="28"/>
        </w:rPr>
        <w:lastRenderedPageBreak/>
        <w:t xml:space="preserve">б) </w:t>
      </w:r>
      <w:r w:rsidR="00FE0D26" w:rsidRPr="007210A4">
        <w:rPr>
          <w:rFonts w:ascii="Times New Roman" w:hAnsi="Times New Roman"/>
          <w:sz w:val="28"/>
          <w:szCs w:val="28"/>
        </w:rPr>
        <w:t>заключение соглашения о предоставлении субсидий, соответствующего требованиям, предусмотренным пунктом 9</w:t>
      </w:r>
      <w:r w:rsidR="0065272C">
        <w:rPr>
          <w:rFonts w:ascii="Times New Roman" w:hAnsi="Times New Roman"/>
          <w:sz w:val="28"/>
          <w:szCs w:val="28"/>
        </w:rPr>
        <w:t>, 10</w:t>
      </w:r>
      <w:r w:rsidR="00FE0D26" w:rsidRPr="007210A4">
        <w:rPr>
          <w:rFonts w:ascii="Times New Roman" w:hAnsi="Times New Roman"/>
          <w:sz w:val="28"/>
          <w:szCs w:val="28"/>
        </w:rPr>
        <w:t xml:space="preserve"> Правил, устанавливающих общие требования к формированию, предоставлению и распределению субсидий местным бюджетам из областного бюджета, а также порядок определения и установления предельного уровня софинансирования Иркутской области (в процентах) объема расходного обязательства муниципального образования Иркутской области, установленных постановлением Правительства Иркутской области от 24 сентября 2018 года № 675-пп, а также предусматривающего обязательства муниципального образования по реализации мероприятий перечня проектов народных инициатив и ответственность за неисполнение предусмотренных указанным соглашением обязательств</w:t>
      </w:r>
      <w:r w:rsidRPr="007210A4">
        <w:rPr>
          <w:rFonts w:ascii="Times New Roman" w:hAnsi="Times New Roman"/>
          <w:sz w:val="28"/>
          <w:szCs w:val="28"/>
        </w:rPr>
        <w:t>;</w:t>
      </w:r>
    </w:p>
    <w:p w:rsidR="00136A4B" w:rsidRPr="007210A4" w:rsidRDefault="00136A4B" w:rsidP="00136A4B">
      <w:pPr>
        <w:shd w:val="clear" w:color="auto" w:fill="FFFFFF"/>
        <w:tabs>
          <w:tab w:val="left" w:pos="739"/>
          <w:tab w:val="left" w:pos="108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7210A4">
        <w:rPr>
          <w:rFonts w:ascii="Times New Roman" w:hAnsi="Times New Roman"/>
          <w:sz w:val="28"/>
          <w:szCs w:val="28"/>
        </w:rPr>
        <w:t>в) реализация полномочий, установленных статьями 14, 15, 16 Федерального закона от 6 октября 2003 года № 131-ФЗ «Об общих принципах организации местного самоуправления в Российской Федерации» и Законом Иркутской области от 3 ноября 2016 года № 96-ОЗ «О закреплении за сельскими поселениями Иркутской области вопросов местного значения»;</w:t>
      </w:r>
    </w:p>
    <w:p w:rsidR="00136A4B" w:rsidRPr="007210A4" w:rsidRDefault="00136A4B" w:rsidP="00136A4B">
      <w:pPr>
        <w:shd w:val="clear" w:color="auto" w:fill="FFFFFF"/>
        <w:tabs>
          <w:tab w:val="left" w:pos="739"/>
          <w:tab w:val="left" w:pos="108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7210A4">
        <w:rPr>
          <w:rFonts w:ascii="Times New Roman" w:hAnsi="Times New Roman"/>
          <w:sz w:val="28"/>
          <w:szCs w:val="28"/>
        </w:rPr>
        <w:t xml:space="preserve">г) соответствие </w:t>
      </w:r>
      <w:r w:rsidR="006404D8" w:rsidRPr="007210A4">
        <w:rPr>
          <w:rFonts w:ascii="Times New Roman" w:hAnsi="Times New Roman"/>
          <w:sz w:val="28"/>
          <w:szCs w:val="28"/>
        </w:rPr>
        <w:t>мероприятий перечня проектов народных инициатив</w:t>
      </w:r>
      <w:r w:rsidRPr="007210A4">
        <w:rPr>
          <w:rFonts w:ascii="Times New Roman" w:hAnsi="Times New Roman"/>
          <w:sz w:val="28"/>
          <w:szCs w:val="28"/>
        </w:rPr>
        <w:t xml:space="preserve"> следующим требованиям:</w:t>
      </w:r>
    </w:p>
    <w:p w:rsidR="00136A4B" w:rsidRPr="007210A4" w:rsidRDefault="00136A4B" w:rsidP="00136A4B">
      <w:pPr>
        <w:shd w:val="clear" w:color="auto" w:fill="FFFFFF"/>
        <w:tabs>
          <w:tab w:val="left" w:pos="739"/>
          <w:tab w:val="left" w:pos="1080"/>
        </w:tabs>
        <w:ind w:firstLine="709"/>
        <w:jc w:val="both"/>
        <w:rPr>
          <w:sz w:val="28"/>
          <w:szCs w:val="28"/>
        </w:rPr>
      </w:pPr>
      <w:r w:rsidRPr="007210A4">
        <w:rPr>
          <w:rFonts w:ascii="Times New Roman" w:hAnsi="Times New Roman"/>
          <w:sz w:val="28"/>
          <w:szCs w:val="28"/>
        </w:rPr>
        <w:t>соответствие направлениям расходования субсидий, установленным приложением</w:t>
      </w:r>
      <w:r w:rsidRPr="007210A4">
        <w:rPr>
          <w:sz w:val="28"/>
          <w:szCs w:val="28"/>
        </w:rPr>
        <w:t xml:space="preserve"> 3 к </w:t>
      </w:r>
      <w:r w:rsidRPr="007210A4">
        <w:rPr>
          <w:rFonts w:ascii="Times New Roman" w:hAnsi="Times New Roman"/>
          <w:sz w:val="28"/>
          <w:szCs w:val="28"/>
        </w:rPr>
        <w:t>Положению о предоставлении субсидии</w:t>
      </w:r>
      <w:r w:rsidRPr="007210A4">
        <w:rPr>
          <w:sz w:val="28"/>
          <w:szCs w:val="28"/>
        </w:rPr>
        <w:t>;</w:t>
      </w:r>
    </w:p>
    <w:p w:rsidR="00136A4B" w:rsidRPr="007210A4" w:rsidRDefault="00136A4B" w:rsidP="00136A4B">
      <w:pPr>
        <w:shd w:val="clear" w:color="auto" w:fill="FFFFFF"/>
        <w:tabs>
          <w:tab w:val="left" w:pos="739"/>
          <w:tab w:val="left" w:pos="1080"/>
        </w:tabs>
        <w:ind w:firstLine="709"/>
        <w:jc w:val="both"/>
        <w:rPr>
          <w:sz w:val="28"/>
          <w:szCs w:val="28"/>
        </w:rPr>
      </w:pPr>
      <w:r w:rsidRPr="007210A4">
        <w:rPr>
          <w:sz w:val="28"/>
          <w:szCs w:val="28"/>
        </w:rPr>
        <w:t>период реализации – до 30 декабря года предоставления субсидий;</w:t>
      </w:r>
    </w:p>
    <w:p w:rsidR="00136A4B" w:rsidRPr="007210A4" w:rsidRDefault="00136A4B" w:rsidP="00136A4B">
      <w:pPr>
        <w:shd w:val="clear" w:color="auto" w:fill="FFFFFF"/>
        <w:tabs>
          <w:tab w:val="left" w:pos="739"/>
          <w:tab w:val="left" w:pos="1080"/>
        </w:tabs>
        <w:ind w:firstLine="709"/>
        <w:jc w:val="both"/>
        <w:rPr>
          <w:sz w:val="28"/>
          <w:szCs w:val="28"/>
        </w:rPr>
      </w:pPr>
      <w:r w:rsidRPr="007210A4">
        <w:rPr>
          <w:sz w:val="28"/>
          <w:szCs w:val="28"/>
        </w:rPr>
        <w:t>отсутствие в государственных программах Иркутской области;</w:t>
      </w:r>
    </w:p>
    <w:p w:rsidR="00136A4B" w:rsidRPr="007210A4" w:rsidRDefault="00136A4B" w:rsidP="00136A4B">
      <w:pPr>
        <w:shd w:val="clear" w:color="auto" w:fill="FFFFFF"/>
        <w:tabs>
          <w:tab w:val="left" w:pos="739"/>
          <w:tab w:val="left" w:pos="1080"/>
        </w:tabs>
        <w:ind w:firstLine="709"/>
        <w:jc w:val="both"/>
        <w:rPr>
          <w:sz w:val="28"/>
          <w:szCs w:val="28"/>
        </w:rPr>
      </w:pPr>
      <w:r w:rsidRPr="007210A4">
        <w:rPr>
          <w:sz w:val="28"/>
          <w:szCs w:val="28"/>
        </w:rPr>
        <w:t>определение объема финансирования в соответствии с пунктами 6, 7 Положения</w:t>
      </w:r>
      <w:r w:rsidR="006404D8" w:rsidRPr="007210A4">
        <w:rPr>
          <w:rFonts w:ascii="Calibri" w:hAnsi="Calibri"/>
          <w:sz w:val="28"/>
          <w:szCs w:val="28"/>
        </w:rPr>
        <w:t xml:space="preserve"> </w:t>
      </w:r>
      <w:r w:rsidR="006404D8" w:rsidRPr="007210A4">
        <w:rPr>
          <w:rFonts w:ascii="Times New Roman" w:hAnsi="Times New Roman"/>
          <w:sz w:val="28"/>
          <w:szCs w:val="28"/>
        </w:rPr>
        <w:t>о предоставлении субсидии</w:t>
      </w:r>
      <w:r w:rsidRPr="007210A4">
        <w:rPr>
          <w:sz w:val="28"/>
          <w:szCs w:val="28"/>
        </w:rPr>
        <w:t xml:space="preserve">; </w:t>
      </w:r>
    </w:p>
    <w:p w:rsidR="00136A4B" w:rsidRPr="007210A4" w:rsidRDefault="00136A4B" w:rsidP="00136A4B">
      <w:pPr>
        <w:shd w:val="clear" w:color="auto" w:fill="FFFFFF"/>
        <w:tabs>
          <w:tab w:val="left" w:pos="739"/>
          <w:tab w:val="left" w:pos="108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7210A4">
        <w:rPr>
          <w:sz w:val="28"/>
          <w:szCs w:val="28"/>
        </w:rPr>
        <w:t xml:space="preserve">финансирование каждого </w:t>
      </w:r>
      <w:r w:rsidR="006404D8" w:rsidRPr="007210A4">
        <w:rPr>
          <w:rFonts w:ascii="Times New Roman" w:hAnsi="Times New Roman"/>
          <w:sz w:val="28"/>
          <w:szCs w:val="28"/>
        </w:rPr>
        <w:t>перечня проектов народных инициатив</w:t>
      </w:r>
      <w:r w:rsidRPr="007210A4">
        <w:rPr>
          <w:sz w:val="28"/>
          <w:szCs w:val="28"/>
        </w:rPr>
        <w:t xml:space="preserve"> за счет средств субсидий и местного </w:t>
      </w:r>
      <w:r w:rsidRPr="007210A4">
        <w:rPr>
          <w:rFonts w:ascii="Times New Roman" w:hAnsi="Times New Roman"/>
          <w:sz w:val="28"/>
          <w:szCs w:val="28"/>
        </w:rPr>
        <w:t>бюджета;</w:t>
      </w:r>
    </w:p>
    <w:p w:rsidR="00136A4B" w:rsidRPr="00510BD3" w:rsidRDefault="00136A4B" w:rsidP="00136A4B">
      <w:pPr>
        <w:ind w:firstLine="709"/>
        <w:jc w:val="both"/>
        <w:rPr>
          <w:rFonts w:ascii="Times New Roman" w:hAnsi="Times New Roman"/>
          <w:spacing w:val="-10"/>
          <w:sz w:val="28"/>
          <w:szCs w:val="28"/>
        </w:rPr>
      </w:pPr>
      <w:r w:rsidRPr="00510BD3">
        <w:rPr>
          <w:rFonts w:ascii="Times New Roman" w:hAnsi="Times New Roman"/>
          <w:spacing w:val="-10"/>
          <w:sz w:val="28"/>
          <w:szCs w:val="28"/>
        </w:rPr>
        <w:t xml:space="preserve">д) наличие документов об одобрении </w:t>
      </w:r>
      <w:r w:rsidR="006404D8" w:rsidRPr="00510BD3">
        <w:rPr>
          <w:rFonts w:ascii="Times New Roman" w:hAnsi="Times New Roman"/>
          <w:spacing w:val="-10"/>
          <w:sz w:val="28"/>
          <w:szCs w:val="28"/>
        </w:rPr>
        <w:t>мероприятий перечня проектов народных инициатив</w:t>
      </w:r>
      <w:r w:rsidRPr="00510BD3">
        <w:rPr>
          <w:rFonts w:ascii="Times New Roman" w:hAnsi="Times New Roman"/>
          <w:spacing w:val="-10"/>
          <w:sz w:val="28"/>
          <w:szCs w:val="28"/>
        </w:rPr>
        <w:t xml:space="preserve"> по итогам проведенных сходов граждан, конференций граждан (собрания делегатов), собраний граждан или других форм непосредственного осуществления населением местного самоуправления и участия в его осуществлении – для муниципальных образований, наделенных статусом поселения;</w:t>
      </w:r>
    </w:p>
    <w:p w:rsidR="00136A4B" w:rsidRPr="007210A4" w:rsidRDefault="00136A4B" w:rsidP="00136A4B">
      <w:pPr>
        <w:shd w:val="clear" w:color="auto" w:fill="FFFFFF"/>
        <w:tabs>
          <w:tab w:val="left" w:pos="739"/>
          <w:tab w:val="left" w:pos="108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7210A4">
        <w:rPr>
          <w:rFonts w:ascii="Times New Roman" w:hAnsi="Times New Roman"/>
          <w:sz w:val="28"/>
          <w:szCs w:val="28"/>
        </w:rPr>
        <w:t xml:space="preserve">наличие документов об одобрении </w:t>
      </w:r>
      <w:r w:rsidR="006404D8" w:rsidRPr="007210A4">
        <w:rPr>
          <w:rFonts w:ascii="Times New Roman" w:hAnsi="Times New Roman"/>
          <w:sz w:val="28"/>
          <w:szCs w:val="28"/>
        </w:rPr>
        <w:t>мероприятий перечня проектов народных инициатив</w:t>
      </w:r>
      <w:r w:rsidRPr="007210A4">
        <w:rPr>
          <w:rFonts w:ascii="Times New Roman" w:hAnsi="Times New Roman"/>
          <w:sz w:val="28"/>
          <w:szCs w:val="28"/>
        </w:rPr>
        <w:t xml:space="preserve"> по итогам проведенных конференций граждан (собрания делегатов), собраний граждан или других форм непосредственного осуществления населением местного самоуправления и участия в его осуществлении либо </w:t>
      </w:r>
      <w:r w:rsidRPr="007210A4">
        <w:rPr>
          <w:rFonts w:ascii="Times New Roman" w:eastAsia="Calibri" w:hAnsi="Times New Roman"/>
          <w:sz w:val="28"/>
          <w:szCs w:val="28"/>
        </w:rPr>
        <w:t>документов</w:t>
      </w:r>
      <w:r w:rsidRPr="007210A4">
        <w:rPr>
          <w:rFonts w:ascii="Times New Roman" w:hAnsi="Times New Roman"/>
          <w:sz w:val="28"/>
          <w:szCs w:val="28"/>
        </w:rPr>
        <w:t xml:space="preserve"> об одобрении </w:t>
      </w:r>
      <w:r w:rsidR="006404D8" w:rsidRPr="007210A4">
        <w:rPr>
          <w:rFonts w:ascii="Times New Roman" w:hAnsi="Times New Roman"/>
          <w:sz w:val="28"/>
          <w:szCs w:val="28"/>
        </w:rPr>
        <w:t>мероприятий перечня проектов народных инициатив</w:t>
      </w:r>
      <w:r w:rsidRPr="007210A4">
        <w:rPr>
          <w:rFonts w:ascii="Times New Roman" w:hAnsi="Times New Roman"/>
          <w:sz w:val="28"/>
          <w:szCs w:val="28"/>
        </w:rPr>
        <w:t xml:space="preserve"> представительным органом муниципального образования – для муниципальных образований, наделенных статусом городского округа, муниципального района;</w:t>
      </w:r>
    </w:p>
    <w:p w:rsidR="00136A4B" w:rsidRPr="007210A4" w:rsidRDefault="00136A4B" w:rsidP="00136A4B">
      <w:pPr>
        <w:shd w:val="clear" w:color="auto" w:fill="FFFFFF"/>
        <w:tabs>
          <w:tab w:val="left" w:pos="739"/>
          <w:tab w:val="left" w:pos="108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7210A4">
        <w:rPr>
          <w:rFonts w:ascii="Times New Roman" w:hAnsi="Times New Roman"/>
          <w:sz w:val="28"/>
          <w:szCs w:val="28"/>
        </w:rPr>
        <w:t xml:space="preserve">е) имущество, включая земельные участки, предназначенное для реализации </w:t>
      </w:r>
      <w:r w:rsidR="006404D8" w:rsidRPr="007210A4">
        <w:rPr>
          <w:rFonts w:ascii="Times New Roman" w:hAnsi="Times New Roman"/>
          <w:sz w:val="28"/>
          <w:szCs w:val="28"/>
        </w:rPr>
        <w:t>мероприятий перечня проектов народных инициатив</w:t>
      </w:r>
      <w:r w:rsidRPr="007210A4">
        <w:rPr>
          <w:rFonts w:ascii="Times New Roman" w:hAnsi="Times New Roman"/>
          <w:sz w:val="28"/>
          <w:szCs w:val="28"/>
        </w:rPr>
        <w:t>, должно находиться в собственности (пользовании) муниципального образования;</w:t>
      </w:r>
    </w:p>
    <w:p w:rsidR="00136A4B" w:rsidRPr="007210A4" w:rsidRDefault="00136A4B" w:rsidP="00136A4B">
      <w:pPr>
        <w:shd w:val="clear" w:color="auto" w:fill="FFFFFF"/>
        <w:tabs>
          <w:tab w:val="left" w:pos="739"/>
          <w:tab w:val="left" w:pos="1080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210A4">
        <w:rPr>
          <w:rFonts w:ascii="Times New Roman" w:hAnsi="Times New Roman"/>
          <w:sz w:val="28"/>
          <w:szCs w:val="28"/>
        </w:rPr>
        <w:t xml:space="preserve">ж) наличие муниципального правового акта, устанавливающего расходные обязательства муниципального образования на реализацию </w:t>
      </w:r>
      <w:r w:rsidR="006404D8" w:rsidRPr="007210A4">
        <w:rPr>
          <w:rFonts w:ascii="Times New Roman" w:hAnsi="Times New Roman"/>
          <w:sz w:val="28"/>
          <w:szCs w:val="28"/>
        </w:rPr>
        <w:t xml:space="preserve">мероприятий перечня </w:t>
      </w:r>
      <w:r w:rsidR="006404D8" w:rsidRPr="007210A4">
        <w:rPr>
          <w:rFonts w:ascii="Times New Roman" w:hAnsi="Times New Roman"/>
          <w:sz w:val="28"/>
          <w:szCs w:val="28"/>
        </w:rPr>
        <w:lastRenderedPageBreak/>
        <w:t>проектов народных инициатив</w:t>
      </w:r>
      <w:r w:rsidRPr="007210A4">
        <w:rPr>
          <w:rFonts w:ascii="Times New Roman" w:hAnsi="Times New Roman"/>
          <w:sz w:val="28"/>
          <w:szCs w:val="28"/>
        </w:rPr>
        <w:t xml:space="preserve">, перечень </w:t>
      </w:r>
      <w:r w:rsidR="000360EE" w:rsidRPr="007210A4">
        <w:rPr>
          <w:rFonts w:ascii="Times New Roman" w:hAnsi="Times New Roman"/>
          <w:sz w:val="28"/>
          <w:szCs w:val="28"/>
        </w:rPr>
        <w:t>проектов народных инициатив</w:t>
      </w:r>
      <w:r w:rsidRPr="007210A4">
        <w:rPr>
          <w:rFonts w:ascii="Times New Roman" w:hAnsi="Times New Roman"/>
          <w:sz w:val="28"/>
          <w:szCs w:val="28"/>
        </w:rPr>
        <w:t xml:space="preserve"> и порядок организации работы по их реализации</w:t>
      </w:r>
      <w:r w:rsidRPr="007210A4">
        <w:rPr>
          <w:rFonts w:ascii="Times New Roman" w:hAnsi="Times New Roman"/>
          <w:color w:val="000000"/>
          <w:sz w:val="28"/>
          <w:szCs w:val="28"/>
        </w:rPr>
        <w:t>;</w:t>
      </w:r>
    </w:p>
    <w:p w:rsidR="00561DD7" w:rsidRPr="007210A4" w:rsidRDefault="00136A4B" w:rsidP="00136A4B">
      <w:pPr>
        <w:shd w:val="clear" w:color="auto" w:fill="FFFFFF"/>
        <w:tabs>
          <w:tab w:val="left" w:pos="739"/>
          <w:tab w:val="left" w:pos="1080"/>
        </w:tabs>
        <w:ind w:firstLine="709"/>
        <w:jc w:val="both"/>
        <w:rPr>
          <w:sz w:val="28"/>
          <w:szCs w:val="28"/>
        </w:rPr>
      </w:pPr>
      <w:r w:rsidRPr="007210A4">
        <w:rPr>
          <w:rFonts w:ascii="Times New Roman" w:hAnsi="Times New Roman"/>
          <w:sz w:val="28"/>
          <w:szCs w:val="28"/>
        </w:rPr>
        <w:t xml:space="preserve">з) </w:t>
      </w:r>
      <w:r w:rsidR="0065272C" w:rsidRPr="0065272C">
        <w:rPr>
          <w:rFonts w:ascii="Times New Roman" w:eastAsia="Calibri" w:hAnsi="Times New Roman"/>
          <w:sz w:val="28"/>
          <w:szCs w:val="28"/>
        </w:rPr>
        <w:t xml:space="preserve">наличие положительного заключения государственной экспертизы проектной документации в части оценки достоверности определения сметной стоимости капитального ремонта объекта капитального строительства  в случаях, установленных </w:t>
      </w:r>
      <w:hyperlink r:id="rId9" w:history="1">
        <w:r w:rsidR="0065272C" w:rsidRPr="0065272C">
          <w:rPr>
            <w:rFonts w:ascii="Times New Roman" w:eastAsia="Calibri" w:hAnsi="Times New Roman"/>
            <w:sz w:val="28"/>
            <w:szCs w:val="28"/>
          </w:rPr>
          <w:t>частью 2 статьи 8</w:t>
        </w:r>
        <w:r w:rsidR="0065272C" w:rsidRPr="0065272C">
          <w:rPr>
            <w:rFonts w:ascii="Times New Roman" w:eastAsia="Calibri" w:hAnsi="Times New Roman"/>
            <w:sz w:val="28"/>
            <w:szCs w:val="28"/>
            <w:vertAlign w:val="superscript"/>
          </w:rPr>
          <w:t>3</w:t>
        </w:r>
      </w:hyperlink>
      <w:r w:rsidR="0065272C" w:rsidRPr="0065272C">
        <w:rPr>
          <w:rFonts w:ascii="Times New Roman" w:eastAsia="Calibri" w:hAnsi="Times New Roman"/>
          <w:sz w:val="28"/>
          <w:szCs w:val="28"/>
        </w:rPr>
        <w:t xml:space="preserve"> Градостроительного кодекса Российской Федерации (далее – заключение государственной экспертизы), либо положительного заключения негосударственной экспертизы проектной документации в части оценки достоверности определения сметной стоимости капитального ремонта объекта капитального строительства (далее – заключение негосударственной экспертизы)  в случаях, не установленных </w:t>
      </w:r>
      <w:hyperlink r:id="rId10" w:history="1">
        <w:r w:rsidR="0065272C" w:rsidRPr="0065272C">
          <w:rPr>
            <w:rFonts w:ascii="Times New Roman" w:eastAsia="Calibri" w:hAnsi="Times New Roman"/>
            <w:sz w:val="28"/>
            <w:szCs w:val="28"/>
          </w:rPr>
          <w:t>частью 2 статьи 8</w:t>
        </w:r>
        <w:r w:rsidR="0065272C" w:rsidRPr="0065272C">
          <w:rPr>
            <w:rFonts w:ascii="Times New Roman" w:eastAsia="Calibri" w:hAnsi="Times New Roman"/>
            <w:sz w:val="28"/>
            <w:szCs w:val="28"/>
            <w:vertAlign w:val="superscript"/>
          </w:rPr>
          <w:t>3</w:t>
        </w:r>
      </w:hyperlink>
      <w:r w:rsidR="0065272C" w:rsidRPr="0065272C">
        <w:rPr>
          <w:rFonts w:ascii="Times New Roman" w:eastAsia="Calibri" w:hAnsi="Times New Roman"/>
          <w:sz w:val="28"/>
          <w:szCs w:val="28"/>
        </w:rPr>
        <w:t xml:space="preserve"> Градостроительного кодекса Российской Федерации </w:t>
      </w:r>
      <w:r w:rsidR="0065272C" w:rsidRPr="0065272C">
        <w:rPr>
          <w:rFonts w:ascii="Times New Roman" w:eastAsia="Calibri" w:hAnsi="Times New Roman"/>
          <w:sz w:val="28"/>
          <w:szCs w:val="28"/>
        </w:rPr>
        <w:br/>
        <w:t xml:space="preserve">(далее – заключение негосударственной экспертизы), либо письменного обязательства, подписанного главой муниципального образования, представить в министерство заключение государственной экспертизы либо заключение негосударственной экспертизы в срок до 1 июля года предоставления субсидий (далее </w:t>
      </w:r>
      <w:r w:rsidR="0065272C" w:rsidRPr="0065272C">
        <w:rPr>
          <w:rFonts w:ascii="Times New Roman" w:hAnsi="Times New Roman"/>
          <w:sz w:val="28"/>
          <w:szCs w:val="28"/>
        </w:rPr>
        <w:t>–</w:t>
      </w:r>
      <w:r w:rsidR="0065272C" w:rsidRPr="0065272C">
        <w:rPr>
          <w:rFonts w:ascii="Times New Roman" w:eastAsia="Calibri" w:hAnsi="Times New Roman"/>
          <w:sz w:val="28"/>
          <w:szCs w:val="28"/>
        </w:rPr>
        <w:t xml:space="preserve"> письменное обязательство) (для муниципальных образований, включивших в Заявку мероприятие по капитальному ремонту)</w:t>
      </w:r>
      <w:r w:rsidRPr="007210A4">
        <w:rPr>
          <w:rFonts w:ascii="Times New Roman" w:hAnsi="Times New Roman"/>
          <w:sz w:val="28"/>
          <w:szCs w:val="28"/>
        </w:rPr>
        <w:t>наличие заключения экспертизы о достоверности определения сметной стоимости</w:t>
      </w:r>
      <w:r w:rsidRPr="007210A4">
        <w:rPr>
          <w:sz w:val="28"/>
          <w:szCs w:val="28"/>
        </w:rPr>
        <w:t xml:space="preserve"> капитального ремонта (далее – заключение экспертизы) либо письменного обязательства, подписанного главой муниципального образования, представить в министерство заключение экспер</w:t>
      </w:r>
      <w:r w:rsidR="006404D8" w:rsidRPr="007210A4">
        <w:rPr>
          <w:sz w:val="28"/>
          <w:szCs w:val="28"/>
        </w:rPr>
        <w:t xml:space="preserve">тизы в срок </w:t>
      </w:r>
      <w:r w:rsidRPr="007210A4">
        <w:rPr>
          <w:sz w:val="28"/>
          <w:szCs w:val="28"/>
        </w:rPr>
        <w:t>до 1 июля года предоставления субсидий (для муниципальных образований, включивших в Заявку мероприятие по капитальному ремонту).</w:t>
      </w:r>
    </w:p>
    <w:p w:rsidR="00C53F15" w:rsidRPr="007210A4" w:rsidRDefault="00C53F15" w:rsidP="00C53F15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3.2.1. Документы, подтверждающие выполнение условий предоставления Субсидии, представляются Муниципальным образованием в Министерство в сроки, установленные Положением о предоставлении субсидии.</w:t>
      </w:r>
    </w:p>
    <w:p w:rsidR="00752230" w:rsidRPr="005A5A77" w:rsidRDefault="00C53F15" w:rsidP="00752230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2"/>
          <w:szCs w:val="22"/>
        </w:rPr>
      </w:pPr>
      <w:r w:rsidRPr="008A7B68">
        <w:rPr>
          <w:rFonts w:ascii="Times New Roman" w:hAnsi="Times New Roman"/>
          <w:sz w:val="28"/>
          <w:szCs w:val="28"/>
        </w:rPr>
        <w:t xml:space="preserve">3.3. Перечисление Субсидии из областного бюджета в </w:t>
      </w:r>
      <w:r w:rsidR="005602CA" w:rsidRPr="008A7B68">
        <w:rPr>
          <w:rFonts w:ascii="Times New Roman" w:hAnsi="Times New Roman"/>
          <w:sz w:val="28"/>
          <w:szCs w:val="28"/>
        </w:rPr>
        <w:t>бюджет</w:t>
      </w:r>
      <w:r w:rsidR="007210A4" w:rsidRPr="008A7B68">
        <w:rPr>
          <w:rFonts w:ascii="Times New Roman" w:hAnsi="Times New Roman"/>
          <w:sz w:val="28"/>
          <w:szCs w:val="28"/>
        </w:rPr>
        <w:t xml:space="preserve"> </w:t>
      </w:r>
      <w:r w:rsidR="00561DD7" w:rsidRPr="008A7B68">
        <w:rPr>
          <w:rFonts w:ascii="Times New Roman" w:hAnsi="Times New Roman"/>
          <w:sz w:val="28"/>
          <w:szCs w:val="28"/>
        </w:rPr>
        <w:t>Муниципального образования</w:t>
      </w:r>
      <w:r w:rsidR="000F236B" w:rsidRPr="008A7B68">
        <w:rPr>
          <w:rFonts w:ascii="Times New Roman" w:hAnsi="Times New Roman"/>
          <w:sz w:val="28"/>
          <w:szCs w:val="28"/>
        </w:rPr>
        <w:t xml:space="preserve"> осуществляется на</w:t>
      </w:r>
      <w:r w:rsidR="00752230" w:rsidRPr="008A7B68">
        <w:rPr>
          <w:rFonts w:ascii="Times New Roman" w:hAnsi="Times New Roman"/>
          <w:sz w:val="28"/>
          <w:szCs w:val="28"/>
        </w:rPr>
        <w:t xml:space="preserve"> счет для осуществления операций по учету и распределению поступлений, открытый Отдел</w:t>
      </w:r>
      <w:r w:rsidR="002357F6">
        <w:rPr>
          <w:rFonts w:ascii="Times New Roman" w:hAnsi="Times New Roman"/>
          <w:sz w:val="28"/>
          <w:szCs w:val="28"/>
        </w:rPr>
        <w:t>ом</w:t>
      </w:r>
      <w:r w:rsidR="00752230" w:rsidRPr="008A7B68">
        <w:rPr>
          <w:rFonts w:ascii="Times New Roman" w:hAnsi="Times New Roman"/>
          <w:sz w:val="28"/>
          <w:szCs w:val="28"/>
        </w:rPr>
        <w:t xml:space="preserve"> № 23 УФК по Иркутской области.</w:t>
      </w:r>
    </w:p>
    <w:p w:rsidR="00561DD7" w:rsidRDefault="00C53F15" w:rsidP="002357F6">
      <w:pPr>
        <w:pStyle w:val="ConsPlusNonforma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3.3.1.</w:t>
      </w:r>
      <w:r w:rsidR="00020706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Pr="007210A4">
        <w:rPr>
          <w:rFonts w:ascii="Times New Roman" w:hAnsi="Times New Roman" w:cs="Times New Roman"/>
          <w:sz w:val="28"/>
          <w:szCs w:val="28"/>
        </w:rPr>
        <w:t xml:space="preserve">Перечисление Субсидии из областного бюджета осуществляется Федеральным казначейством в доле, соответствующей уровню софинансирования расходного обязательства муниципального образования, установленному пунктом 2.2. настоящего Соглашения на соответствующий финансовый год, не позднее </w:t>
      </w:r>
      <w:r w:rsidR="00FE0D26" w:rsidRPr="007210A4">
        <w:rPr>
          <w:rFonts w:ascii="Times New Roman" w:hAnsi="Times New Roman" w:cs="Times New Roman"/>
          <w:sz w:val="28"/>
          <w:szCs w:val="28"/>
        </w:rPr>
        <w:t>второ</w:t>
      </w:r>
      <w:r w:rsidRPr="007210A4">
        <w:rPr>
          <w:rFonts w:ascii="Times New Roman" w:hAnsi="Times New Roman" w:cs="Times New Roman"/>
          <w:sz w:val="28"/>
          <w:szCs w:val="28"/>
        </w:rPr>
        <w:t xml:space="preserve">го рабочего дня, следующего за днем представления в </w:t>
      </w:r>
      <w:r w:rsidR="00C120C9">
        <w:rPr>
          <w:rFonts w:ascii="Times New Roman" w:hAnsi="Times New Roman" w:cs="Times New Roman"/>
          <w:sz w:val="28"/>
          <w:szCs w:val="28"/>
        </w:rPr>
        <w:t>Управлении Федерального Казначейства по Иркутской области</w:t>
      </w:r>
      <w:r w:rsidR="002357F6">
        <w:rPr>
          <w:rFonts w:ascii="Times New Roman" w:hAnsi="Times New Roman" w:cs="Times New Roman"/>
          <w:sz w:val="28"/>
          <w:szCs w:val="28"/>
        </w:rPr>
        <w:t xml:space="preserve"> </w:t>
      </w:r>
      <w:r w:rsidRPr="007210A4">
        <w:rPr>
          <w:rFonts w:ascii="Times New Roman" w:hAnsi="Times New Roman"/>
          <w:sz w:val="28"/>
          <w:szCs w:val="28"/>
        </w:rPr>
        <w:t xml:space="preserve">в установленном Федеральным казначейством порядке </w:t>
      </w:r>
      <w:r w:rsidR="00987244">
        <w:rPr>
          <w:rFonts w:ascii="Times New Roman" w:hAnsi="Times New Roman"/>
          <w:sz w:val="28"/>
          <w:szCs w:val="28"/>
        </w:rPr>
        <w:t>распоряжений о совершении казначейских платежей,</w:t>
      </w:r>
      <w:r w:rsidRPr="007210A4">
        <w:rPr>
          <w:rFonts w:ascii="Times New Roman" w:hAnsi="Times New Roman"/>
          <w:sz w:val="28"/>
          <w:szCs w:val="28"/>
        </w:rPr>
        <w:t xml:space="preserve"> связанных с исполнением расходных обязательств Муниципального образования, в целях софинансирования которых предостав</w:t>
      </w:r>
      <w:r w:rsidR="005B78B4" w:rsidRPr="007210A4">
        <w:rPr>
          <w:rFonts w:ascii="Times New Roman" w:hAnsi="Times New Roman"/>
          <w:sz w:val="28"/>
          <w:szCs w:val="28"/>
        </w:rPr>
        <w:t xml:space="preserve">ляется Субсидия, </w:t>
      </w:r>
      <w:r w:rsidR="005B78B4" w:rsidRPr="008A7B68">
        <w:rPr>
          <w:rFonts w:ascii="Times New Roman" w:hAnsi="Times New Roman"/>
          <w:sz w:val="28"/>
          <w:szCs w:val="28"/>
        </w:rPr>
        <w:t>представленных</w:t>
      </w:r>
      <w:r w:rsidR="00561DD7" w:rsidRPr="008A7B68">
        <w:rPr>
          <w:rFonts w:ascii="Times New Roman" w:hAnsi="Times New Roman"/>
          <w:sz w:val="28"/>
          <w:szCs w:val="28"/>
        </w:rPr>
        <w:t xml:space="preserve"> получателем средств </w:t>
      </w:r>
      <w:r w:rsidR="00897919" w:rsidRPr="008A7B68">
        <w:rPr>
          <w:rFonts w:ascii="Times New Roman" w:hAnsi="Times New Roman"/>
          <w:sz w:val="28"/>
          <w:szCs w:val="28"/>
        </w:rPr>
        <w:t>бюджета Муниципального образования</w:t>
      </w:r>
      <w:r w:rsidR="00752230" w:rsidRPr="008A7B68">
        <w:rPr>
          <w:rFonts w:ascii="Times New Roman" w:hAnsi="Times New Roman"/>
          <w:sz w:val="28"/>
          <w:szCs w:val="28"/>
        </w:rPr>
        <w:t>.</w:t>
      </w:r>
    </w:p>
    <w:p w:rsidR="00561DD7" w:rsidRPr="007210A4" w:rsidRDefault="00561DD7" w:rsidP="00561DD7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53F15" w:rsidRPr="007210A4" w:rsidRDefault="00C53F15" w:rsidP="00C53F1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C53F15" w:rsidRPr="007210A4" w:rsidRDefault="00C53F15" w:rsidP="00C53F1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53F15" w:rsidRPr="007210A4" w:rsidRDefault="00C53F15" w:rsidP="00C53F15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4.1. Министерство обязуется:</w:t>
      </w:r>
    </w:p>
    <w:p w:rsidR="00C53F15" w:rsidRPr="007210A4" w:rsidRDefault="00C53F15" w:rsidP="00897919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lastRenderedPageBreak/>
        <w:t xml:space="preserve">4.1.1. Обеспечить предоставление Субсидии </w:t>
      </w:r>
      <w:r w:rsidR="005B78B4" w:rsidRPr="007210A4">
        <w:rPr>
          <w:rFonts w:ascii="Times New Roman" w:hAnsi="Times New Roman" w:cs="Times New Roman"/>
          <w:sz w:val="28"/>
          <w:szCs w:val="28"/>
        </w:rPr>
        <w:t xml:space="preserve">бюджету </w:t>
      </w:r>
      <w:r w:rsidR="00897919" w:rsidRPr="007210A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F236B" w:rsidRPr="007210A4">
        <w:rPr>
          <w:rFonts w:ascii="Times New Roman" w:hAnsi="Times New Roman" w:cs="Times New Roman"/>
          <w:sz w:val="28"/>
          <w:szCs w:val="28"/>
        </w:rPr>
        <w:t xml:space="preserve"> в порядке и при соблюдении</w:t>
      </w:r>
      <w:r w:rsidR="00897919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Pr="007210A4">
        <w:rPr>
          <w:rFonts w:ascii="Times New Roman" w:hAnsi="Times New Roman" w:cs="Times New Roman"/>
          <w:sz w:val="28"/>
          <w:szCs w:val="28"/>
        </w:rPr>
        <w:t xml:space="preserve">Муниципальным образованием условий предоставления Субсидии, установленных настоящим Соглашением, в пределах лимитов бюджетных обязательств на </w:t>
      </w:r>
      <w:r w:rsidR="005B78B4" w:rsidRPr="007210A4">
        <w:rPr>
          <w:rFonts w:ascii="Times New Roman" w:hAnsi="Times New Roman" w:cs="Times New Roman"/>
          <w:sz w:val="28"/>
          <w:szCs w:val="28"/>
        </w:rPr>
        <w:t>20</w:t>
      </w:r>
      <w:r w:rsidR="006404D8" w:rsidRPr="007210A4">
        <w:rPr>
          <w:rFonts w:ascii="Times New Roman" w:hAnsi="Times New Roman" w:cs="Times New Roman"/>
          <w:sz w:val="28"/>
          <w:szCs w:val="28"/>
        </w:rPr>
        <w:t>2</w:t>
      </w:r>
      <w:r w:rsidR="0053759B">
        <w:rPr>
          <w:rFonts w:ascii="Times New Roman" w:hAnsi="Times New Roman" w:cs="Times New Roman"/>
          <w:sz w:val="28"/>
          <w:szCs w:val="28"/>
        </w:rPr>
        <w:t>2</w:t>
      </w:r>
      <w:r w:rsidRPr="007210A4">
        <w:rPr>
          <w:rFonts w:ascii="Times New Roman" w:hAnsi="Times New Roman" w:cs="Times New Roman"/>
          <w:sz w:val="28"/>
          <w:szCs w:val="28"/>
        </w:rPr>
        <w:t xml:space="preserve"> финансовый год, доведенных Министерству, как получателю средств областного бюджета</w:t>
      </w:r>
      <w:r w:rsidR="00612220" w:rsidRPr="007210A4">
        <w:rPr>
          <w:rFonts w:ascii="Times New Roman" w:hAnsi="Times New Roman" w:cs="Times New Roman"/>
          <w:sz w:val="28"/>
          <w:szCs w:val="28"/>
        </w:rPr>
        <w:t>.</w:t>
      </w:r>
    </w:p>
    <w:p w:rsidR="00C53F15" w:rsidRPr="007210A4" w:rsidRDefault="00C53F15" w:rsidP="00C53F15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4.1.2. Осуществлять контроль за соблюдением Муниципальным образованием условий предоставления Субсидии и других обязательств, предусмотренных настоящим Соглашением</w:t>
      </w:r>
      <w:r w:rsidR="00612220" w:rsidRPr="007210A4">
        <w:rPr>
          <w:rFonts w:ascii="Times New Roman" w:hAnsi="Times New Roman" w:cs="Times New Roman"/>
          <w:sz w:val="28"/>
          <w:szCs w:val="28"/>
        </w:rPr>
        <w:t>.</w:t>
      </w:r>
    </w:p>
    <w:p w:rsidR="00C53F15" w:rsidRPr="007210A4" w:rsidRDefault="00C53F15" w:rsidP="00C53F1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4.1.</w:t>
      </w:r>
      <w:r w:rsidR="005B78B4" w:rsidRPr="007210A4">
        <w:rPr>
          <w:rFonts w:ascii="Times New Roman" w:hAnsi="Times New Roman" w:cs="Times New Roman"/>
          <w:sz w:val="28"/>
          <w:szCs w:val="28"/>
        </w:rPr>
        <w:t>3</w:t>
      </w:r>
      <w:r w:rsidRPr="007210A4">
        <w:rPr>
          <w:rFonts w:ascii="Times New Roman" w:hAnsi="Times New Roman" w:cs="Times New Roman"/>
          <w:sz w:val="28"/>
          <w:szCs w:val="28"/>
        </w:rPr>
        <w:t xml:space="preserve">. Осуществлять оценку результативности осуществления </w:t>
      </w:r>
      <w:r w:rsidR="000360EE" w:rsidRPr="007210A4">
        <w:rPr>
          <w:rFonts w:ascii="Times New Roman" w:hAnsi="Times New Roman"/>
          <w:sz w:val="28"/>
          <w:szCs w:val="28"/>
        </w:rPr>
        <w:t>мероприятий перечня проектов народных инициатив</w:t>
      </w:r>
      <w:r w:rsidRPr="007210A4">
        <w:rPr>
          <w:rFonts w:ascii="Times New Roman" w:hAnsi="Times New Roman" w:cs="Times New Roman"/>
          <w:sz w:val="28"/>
          <w:szCs w:val="28"/>
        </w:rPr>
        <w:t>, в целях софинансирования которых предоставляется Субсидия, на основании данных отчетности, представленной Муниципальным образованием</w:t>
      </w:r>
      <w:r w:rsidR="00612220" w:rsidRPr="007210A4">
        <w:rPr>
          <w:rFonts w:ascii="Times New Roman" w:hAnsi="Times New Roman" w:cs="Times New Roman"/>
          <w:sz w:val="28"/>
          <w:szCs w:val="28"/>
        </w:rPr>
        <w:t>.</w:t>
      </w:r>
    </w:p>
    <w:p w:rsidR="0034101E" w:rsidRPr="007210A4" w:rsidRDefault="0034101E" w:rsidP="00707F5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 xml:space="preserve">4.1.4. В случае если Муниципальным образованием по состоянию </w:t>
      </w:r>
      <w:r w:rsidR="00FE0D26" w:rsidRPr="007210A4">
        <w:rPr>
          <w:rFonts w:ascii="Times New Roman" w:hAnsi="Times New Roman" w:cs="Times New Roman"/>
          <w:sz w:val="28"/>
          <w:szCs w:val="28"/>
        </w:rPr>
        <w:br/>
      </w:r>
      <w:r w:rsidRPr="007210A4">
        <w:rPr>
          <w:rFonts w:ascii="Times New Roman" w:hAnsi="Times New Roman" w:cs="Times New Roman"/>
          <w:sz w:val="28"/>
          <w:szCs w:val="28"/>
        </w:rPr>
        <w:t>на 31 декабря года предоставления Субсидии допущены нарушения обязательств, предусмотренных пунктом 4.3.</w:t>
      </w:r>
      <w:r w:rsidR="000E1F00" w:rsidRPr="007210A4">
        <w:rPr>
          <w:rFonts w:ascii="Times New Roman" w:hAnsi="Times New Roman" w:cs="Times New Roman"/>
          <w:sz w:val="28"/>
          <w:szCs w:val="28"/>
        </w:rPr>
        <w:t>4</w:t>
      </w:r>
      <w:r w:rsidRPr="007210A4">
        <w:rPr>
          <w:rFonts w:ascii="Times New Roman" w:hAnsi="Times New Roman" w:cs="Times New Roman"/>
          <w:sz w:val="28"/>
          <w:szCs w:val="28"/>
        </w:rPr>
        <w:t xml:space="preserve"> настоящего Соглашения, и в срок до первой даты представления отчетности о достижении значений результатов использования Субсидий в году, следующем за годом предоставления Субсидии, установленной в соответствии с пунктом 4.3.</w:t>
      </w:r>
      <w:r w:rsidR="000E1F00" w:rsidRPr="007210A4">
        <w:rPr>
          <w:rFonts w:ascii="Times New Roman" w:hAnsi="Times New Roman" w:cs="Times New Roman"/>
          <w:sz w:val="28"/>
          <w:szCs w:val="28"/>
        </w:rPr>
        <w:t>6</w:t>
      </w:r>
      <w:r w:rsidRPr="007210A4">
        <w:rPr>
          <w:rFonts w:ascii="Times New Roman" w:hAnsi="Times New Roman" w:cs="Times New Roman"/>
          <w:sz w:val="28"/>
          <w:szCs w:val="28"/>
        </w:rPr>
        <w:t xml:space="preserve"> настоящего Соглашения, указанные нарушения не устранены, и в срок до 1 апреля года, следующего за годом предоставления Субсидии, указанные  нарушения не устранены, рассчитать в соответствии с Порядком предоставления и распределения субсидии объем средств, подлежащий возврату в областной бюджет из </w:t>
      </w:r>
      <w:r w:rsidR="00707F5B" w:rsidRPr="007210A4">
        <w:rPr>
          <w:rFonts w:ascii="Times New Roman" w:hAnsi="Times New Roman" w:cs="Times New Roman"/>
          <w:sz w:val="28"/>
          <w:szCs w:val="28"/>
        </w:rPr>
        <w:t>бюджета Муниципального образования</w:t>
      </w:r>
      <w:r w:rsidRPr="007210A4">
        <w:rPr>
          <w:rFonts w:ascii="Times New Roman" w:hAnsi="Times New Roman" w:cs="Times New Roman"/>
          <w:sz w:val="28"/>
          <w:szCs w:val="28"/>
        </w:rPr>
        <w:t xml:space="preserve"> и</w:t>
      </w:r>
      <w:r w:rsidR="00727760" w:rsidRPr="007210A4">
        <w:rPr>
          <w:rFonts w:ascii="Times New Roman" w:hAnsi="Times New Roman" w:cs="Times New Roman"/>
          <w:sz w:val="28"/>
          <w:szCs w:val="28"/>
        </w:rPr>
        <w:t xml:space="preserve"> направить</w:t>
      </w:r>
      <w:r w:rsidR="00707F5B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Pr="007210A4">
        <w:rPr>
          <w:rFonts w:ascii="Times New Roman" w:hAnsi="Times New Roman" w:cs="Times New Roman"/>
          <w:sz w:val="28"/>
          <w:szCs w:val="28"/>
        </w:rPr>
        <w:t>Муниципальному образованию требование о возврате средств Субсидии в областной бюджет в объеме и в сроки, указанные в требовании.</w:t>
      </w:r>
    </w:p>
    <w:p w:rsidR="00EB549E" w:rsidRPr="007210A4" w:rsidRDefault="00CB4E77" w:rsidP="00C53F1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4.1.</w:t>
      </w:r>
      <w:r w:rsidR="00662AFF" w:rsidRPr="007210A4">
        <w:rPr>
          <w:rFonts w:ascii="Times New Roman" w:hAnsi="Times New Roman" w:cs="Times New Roman"/>
          <w:sz w:val="28"/>
          <w:szCs w:val="28"/>
        </w:rPr>
        <w:t>5</w:t>
      </w:r>
      <w:r w:rsidRPr="007210A4">
        <w:rPr>
          <w:rFonts w:ascii="Times New Roman" w:hAnsi="Times New Roman" w:cs="Times New Roman"/>
          <w:sz w:val="28"/>
          <w:szCs w:val="28"/>
        </w:rPr>
        <w:t xml:space="preserve">. Направлять Муниципальному образованию требование о возврате Субсидии в </w:t>
      </w:r>
      <w:r w:rsidR="00EB549E" w:rsidRPr="007210A4">
        <w:rPr>
          <w:rFonts w:ascii="Times New Roman" w:hAnsi="Times New Roman" w:cs="Times New Roman"/>
          <w:sz w:val="28"/>
          <w:szCs w:val="28"/>
        </w:rPr>
        <w:t xml:space="preserve">следующих </w:t>
      </w:r>
      <w:r w:rsidRPr="007210A4">
        <w:rPr>
          <w:rFonts w:ascii="Times New Roman" w:hAnsi="Times New Roman" w:cs="Times New Roman"/>
          <w:sz w:val="28"/>
          <w:szCs w:val="28"/>
        </w:rPr>
        <w:t>случа</w:t>
      </w:r>
      <w:r w:rsidR="00EB549E" w:rsidRPr="007210A4">
        <w:rPr>
          <w:rFonts w:ascii="Times New Roman" w:hAnsi="Times New Roman" w:cs="Times New Roman"/>
          <w:sz w:val="28"/>
          <w:szCs w:val="28"/>
        </w:rPr>
        <w:t>ях:</w:t>
      </w:r>
    </w:p>
    <w:p w:rsidR="00CB4E77" w:rsidRPr="007210A4" w:rsidRDefault="00EB549E" w:rsidP="00C53F15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если</w:t>
      </w:r>
      <w:r w:rsidR="00CB4E77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Pr="007210A4">
        <w:rPr>
          <w:rFonts w:ascii="Times New Roman" w:hAnsi="Times New Roman"/>
          <w:sz w:val="28"/>
          <w:szCs w:val="28"/>
        </w:rPr>
        <w:t>установлен факт</w:t>
      </w:r>
      <w:r w:rsidR="00CB4E77" w:rsidRPr="007210A4">
        <w:rPr>
          <w:rFonts w:ascii="Times New Roman" w:hAnsi="Times New Roman"/>
          <w:sz w:val="28"/>
          <w:szCs w:val="28"/>
        </w:rPr>
        <w:t xml:space="preserve"> нецелевого использования Субсидии, несоблюдения Муниципальным образованием условий предоставления </w:t>
      </w:r>
      <w:r w:rsidR="0014187E" w:rsidRPr="007210A4">
        <w:rPr>
          <w:rFonts w:ascii="Times New Roman" w:hAnsi="Times New Roman"/>
          <w:sz w:val="28"/>
          <w:szCs w:val="28"/>
        </w:rPr>
        <w:t>С</w:t>
      </w:r>
      <w:r w:rsidR="00CB4E77" w:rsidRPr="007210A4">
        <w:rPr>
          <w:rFonts w:ascii="Times New Roman" w:hAnsi="Times New Roman"/>
          <w:sz w:val="28"/>
          <w:szCs w:val="28"/>
        </w:rPr>
        <w:t>убсиди</w:t>
      </w:r>
      <w:r w:rsidR="0014187E" w:rsidRPr="007210A4">
        <w:rPr>
          <w:rFonts w:ascii="Times New Roman" w:hAnsi="Times New Roman"/>
          <w:sz w:val="28"/>
          <w:szCs w:val="28"/>
        </w:rPr>
        <w:t>и</w:t>
      </w:r>
      <w:r w:rsidR="00CB4E77" w:rsidRPr="007210A4">
        <w:rPr>
          <w:rFonts w:ascii="Times New Roman" w:hAnsi="Times New Roman"/>
          <w:sz w:val="28"/>
          <w:szCs w:val="28"/>
        </w:rPr>
        <w:t>, установленных Положением о предоставлении субсидии;</w:t>
      </w:r>
    </w:p>
    <w:p w:rsidR="00EB549E" w:rsidRDefault="00EB549E" w:rsidP="00EB549E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pacing w:val="-8"/>
          <w:sz w:val="28"/>
          <w:szCs w:val="28"/>
        </w:rPr>
        <w:t>если Муниципальным образован</w:t>
      </w:r>
      <w:r w:rsidR="00FE0D26" w:rsidRPr="007210A4">
        <w:rPr>
          <w:rFonts w:ascii="Times New Roman" w:hAnsi="Times New Roman" w:cs="Times New Roman"/>
          <w:spacing w:val="-8"/>
          <w:sz w:val="28"/>
          <w:szCs w:val="28"/>
        </w:rPr>
        <w:t xml:space="preserve">ием по состоянию на 31 декабря </w:t>
      </w:r>
      <w:r w:rsidRPr="007210A4">
        <w:rPr>
          <w:rFonts w:ascii="Times New Roman" w:hAnsi="Times New Roman" w:cs="Times New Roman"/>
          <w:spacing w:val="-8"/>
          <w:sz w:val="28"/>
          <w:szCs w:val="28"/>
        </w:rPr>
        <w:t>20</w:t>
      </w:r>
      <w:r w:rsidR="006404D8" w:rsidRPr="007210A4">
        <w:rPr>
          <w:rFonts w:ascii="Times New Roman" w:hAnsi="Times New Roman" w:cs="Times New Roman"/>
          <w:spacing w:val="-8"/>
          <w:sz w:val="28"/>
          <w:szCs w:val="28"/>
        </w:rPr>
        <w:t>2</w:t>
      </w:r>
      <w:r w:rsidR="0053759B">
        <w:rPr>
          <w:rFonts w:ascii="Times New Roman" w:hAnsi="Times New Roman" w:cs="Times New Roman"/>
          <w:spacing w:val="-8"/>
          <w:sz w:val="28"/>
          <w:szCs w:val="28"/>
        </w:rPr>
        <w:t>2</w:t>
      </w:r>
      <w:r w:rsidRPr="007210A4">
        <w:rPr>
          <w:rFonts w:ascii="Times New Roman" w:hAnsi="Times New Roman" w:cs="Times New Roman"/>
          <w:spacing w:val="-8"/>
          <w:sz w:val="28"/>
          <w:szCs w:val="28"/>
        </w:rPr>
        <w:t xml:space="preserve"> года</w:t>
      </w:r>
      <w:r w:rsidRPr="007210A4">
        <w:rPr>
          <w:rFonts w:ascii="Times New Roman" w:hAnsi="Times New Roman" w:cs="Times New Roman"/>
          <w:sz w:val="28"/>
          <w:szCs w:val="28"/>
        </w:rPr>
        <w:t xml:space="preserve"> допущены нарушения обязательств, предусмотренных подпунктом 4.3.</w:t>
      </w:r>
      <w:r w:rsidR="00B329DF" w:rsidRPr="007210A4">
        <w:rPr>
          <w:rFonts w:ascii="Times New Roman" w:hAnsi="Times New Roman" w:cs="Times New Roman"/>
          <w:sz w:val="28"/>
          <w:szCs w:val="28"/>
        </w:rPr>
        <w:t>4</w:t>
      </w:r>
      <w:r w:rsidRPr="007210A4">
        <w:rPr>
          <w:rFonts w:ascii="Times New Roman" w:hAnsi="Times New Roman" w:cs="Times New Roman"/>
          <w:sz w:val="28"/>
          <w:szCs w:val="28"/>
        </w:rPr>
        <w:t xml:space="preserve"> пункта 4.3 настоящего Соглашения, и в срок </w:t>
      </w:r>
      <w:r w:rsidR="00612220" w:rsidRPr="007210A4">
        <w:rPr>
          <w:rFonts w:ascii="Times New Roman" w:hAnsi="Times New Roman" w:cs="Times New Roman"/>
          <w:sz w:val="28"/>
          <w:szCs w:val="28"/>
        </w:rPr>
        <w:t xml:space="preserve">до 1 </w:t>
      </w:r>
      <w:r w:rsidR="00F25CCD" w:rsidRPr="007210A4">
        <w:rPr>
          <w:rFonts w:ascii="Times New Roman" w:hAnsi="Times New Roman" w:cs="Times New Roman"/>
          <w:sz w:val="28"/>
          <w:szCs w:val="28"/>
        </w:rPr>
        <w:t>февраля</w:t>
      </w:r>
      <w:r w:rsidR="00612220" w:rsidRPr="007210A4">
        <w:rPr>
          <w:rFonts w:ascii="Times New Roman" w:hAnsi="Times New Roman" w:cs="Times New Roman"/>
          <w:sz w:val="28"/>
          <w:szCs w:val="28"/>
        </w:rPr>
        <w:t xml:space="preserve"> 202</w:t>
      </w:r>
      <w:r w:rsidR="0053759B">
        <w:rPr>
          <w:rFonts w:ascii="Times New Roman" w:hAnsi="Times New Roman" w:cs="Times New Roman"/>
          <w:sz w:val="28"/>
          <w:szCs w:val="28"/>
        </w:rPr>
        <w:t>3</w:t>
      </w:r>
      <w:r w:rsidRPr="007210A4">
        <w:rPr>
          <w:rFonts w:ascii="Times New Roman" w:hAnsi="Times New Roman" w:cs="Times New Roman"/>
          <w:sz w:val="28"/>
          <w:szCs w:val="28"/>
        </w:rPr>
        <w:t xml:space="preserve"> года, указанные нарушения не устранены</w:t>
      </w:r>
      <w:r w:rsidR="00612220" w:rsidRPr="007210A4">
        <w:rPr>
          <w:rFonts w:ascii="Times New Roman" w:hAnsi="Times New Roman" w:cs="Times New Roman"/>
          <w:sz w:val="28"/>
          <w:szCs w:val="28"/>
        </w:rPr>
        <w:t>.</w:t>
      </w:r>
    </w:p>
    <w:p w:rsidR="00C53F15" w:rsidRPr="007210A4" w:rsidRDefault="00C53F15" w:rsidP="00C53F15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4.2. Министерство вправе:</w:t>
      </w:r>
    </w:p>
    <w:p w:rsidR="00C53F15" w:rsidRPr="007210A4" w:rsidRDefault="00C53F15" w:rsidP="00C53F15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4.2.1. Запрашивать у Муниципального образования документы и материалы, необходимые для осуществления контроля за соблюдением Муниципальным образованием условий предоставления Субсидии и других обязательств, предусмотренных Соглашением, в том числе данные бухгалтерского учета и первичную документацию, связанные с исполнением Муниципальным образованием условий предоставления Субсидии</w:t>
      </w:r>
      <w:r w:rsidR="00612220" w:rsidRPr="007210A4">
        <w:rPr>
          <w:rFonts w:ascii="Times New Roman" w:hAnsi="Times New Roman" w:cs="Times New Roman"/>
          <w:sz w:val="28"/>
          <w:szCs w:val="28"/>
        </w:rPr>
        <w:t>.</w:t>
      </w:r>
    </w:p>
    <w:p w:rsidR="00612220" w:rsidRPr="00510BD3" w:rsidRDefault="00612220" w:rsidP="0061222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510BD3">
        <w:rPr>
          <w:rFonts w:ascii="Times New Roman" w:hAnsi="Times New Roman" w:cs="Times New Roman"/>
          <w:spacing w:val="-10"/>
          <w:sz w:val="28"/>
          <w:szCs w:val="28"/>
        </w:rPr>
        <w:t>4.2.</w:t>
      </w:r>
      <w:r w:rsidR="00510E2A" w:rsidRPr="00510BD3">
        <w:rPr>
          <w:rFonts w:ascii="Times New Roman" w:hAnsi="Times New Roman" w:cs="Times New Roman"/>
          <w:spacing w:val="-10"/>
          <w:sz w:val="28"/>
          <w:szCs w:val="28"/>
        </w:rPr>
        <w:t>2</w:t>
      </w:r>
      <w:r w:rsidRPr="00510BD3">
        <w:rPr>
          <w:rFonts w:ascii="Times New Roman" w:hAnsi="Times New Roman" w:cs="Times New Roman"/>
          <w:spacing w:val="-10"/>
          <w:sz w:val="28"/>
          <w:szCs w:val="28"/>
        </w:rPr>
        <w:t>. Осуществлять иные права, установленные бюджетным законодательством Российской Федерации, Положением и настоящим Соглашением.</w:t>
      </w:r>
    </w:p>
    <w:p w:rsidR="00C53F15" w:rsidRPr="007210A4" w:rsidRDefault="00C53F15" w:rsidP="00C53F1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4.3. Муниципальное образование обязуется:</w:t>
      </w:r>
    </w:p>
    <w:p w:rsidR="00C53F15" w:rsidRDefault="00C53F15" w:rsidP="00C53F1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4.3.1. Обеспечивать выполнение условий предоставления Субсидии, установленных пунктом 3.2.</w:t>
      </w:r>
      <w:r w:rsidRPr="007210A4">
        <w:rPr>
          <w:sz w:val="28"/>
          <w:szCs w:val="28"/>
        </w:rPr>
        <w:t xml:space="preserve"> </w:t>
      </w:r>
      <w:r w:rsidRPr="007210A4">
        <w:rPr>
          <w:rFonts w:ascii="Times New Roman" w:hAnsi="Times New Roman" w:cs="Times New Roman"/>
          <w:sz w:val="28"/>
          <w:szCs w:val="28"/>
        </w:rPr>
        <w:t>настоящего Соглашения</w:t>
      </w:r>
      <w:r w:rsidR="00612220" w:rsidRPr="007210A4">
        <w:rPr>
          <w:rFonts w:ascii="Times New Roman" w:hAnsi="Times New Roman" w:cs="Times New Roman"/>
          <w:sz w:val="28"/>
          <w:szCs w:val="28"/>
        </w:rPr>
        <w:t>.</w:t>
      </w:r>
    </w:p>
    <w:p w:rsidR="006B0AEC" w:rsidRPr="006B0AEC" w:rsidRDefault="006B0AEC" w:rsidP="006B0AE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0AEC">
        <w:rPr>
          <w:rFonts w:ascii="Times New Roman" w:hAnsi="Times New Roman" w:cs="Times New Roman"/>
          <w:sz w:val="28"/>
          <w:szCs w:val="28"/>
        </w:rPr>
        <w:lastRenderedPageBreak/>
        <w:t>4.3.1(1). Обеспечивать исполнение расходных обязательств, в целях софинансирования которых предоставляется Субсидия.</w:t>
      </w:r>
    </w:p>
    <w:p w:rsidR="00612220" w:rsidRPr="007210A4" w:rsidRDefault="00612220" w:rsidP="00C53F15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4.3.2. О</w:t>
      </w:r>
      <w:r w:rsidRPr="007210A4">
        <w:rPr>
          <w:rFonts w:ascii="Times New Roman" w:hAnsi="Times New Roman"/>
          <w:sz w:val="28"/>
          <w:szCs w:val="28"/>
        </w:rPr>
        <w:t>беспечивать полноту и достоверность сведений, документов (материалов, информации), предоставляемых в Министерство в соответствии с Положением</w:t>
      </w:r>
      <w:r w:rsidR="0085649D" w:rsidRPr="007210A4">
        <w:rPr>
          <w:rFonts w:ascii="Times New Roman" w:hAnsi="Times New Roman"/>
          <w:sz w:val="28"/>
          <w:szCs w:val="28"/>
        </w:rPr>
        <w:t xml:space="preserve"> о предоставлении субсидии</w:t>
      </w:r>
      <w:r w:rsidRPr="007210A4">
        <w:rPr>
          <w:rFonts w:ascii="Times New Roman" w:hAnsi="Times New Roman"/>
          <w:sz w:val="28"/>
          <w:szCs w:val="28"/>
        </w:rPr>
        <w:t>, настоящим Соглашением.</w:t>
      </w:r>
    </w:p>
    <w:p w:rsidR="00612220" w:rsidRPr="007210A4" w:rsidRDefault="00612220" w:rsidP="0061222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210A4">
        <w:rPr>
          <w:rFonts w:ascii="Times New Roman" w:hAnsi="Times New Roman"/>
          <w:sz w:val="28"/>
          <w:szCs w:val="28"/>
        </w:rPr>
        <w:t xml:space="preserve">4.3.3. Выполнить (завершить) </w:t>
      </w:r>
      <w:r w:rsidR="000360EE" w:rsidRPr="007210A4">
        <w:rPr>
          <w:rFonts w:ascii="Times New Roman" w:hAnsi="Times New Roman"/>
          <w:sz w:val="28"/>
          <w:szCs w:val="28"/>
        </w:rPr>
        <w:t>мероприятия перечня проектов народных инициатив</w:t>
      </w:r>
      <w:r w:rsidR="007C1E7E" w:rsidRPr="007210A4">
        <w:rPr>
          <w:rFonts w:ascii="Times New Roman" w:hAnsi="Times New Roman"/>
          <w:sz w:val="28"/>
          <w:szCs w:val="28"/>
        </w:rPr>
        <w:t xml:space="preserve"> </w:t>
      </w:r>
      <w:r w:rsidRPr="007210A4">
        <w:rPr>
          <w:rFonts w:ascii="Times New Roman" w:hAnsi="Times New Roman"/>
          <w:sz w:val="28"/>
          <w:szCs w:val="28"/>
        </w:rPr>
        <w:t>не позднее 30 декабря 20</w:t>
      </w:r>
      <w:r w:rsidR="00D3086C" w:rsidRPr="007210A4">
        <w:rPr>
          <w:rFonts w:ascii="Times New Roman" w:hAnsi="Times New Roman"/>
          <w:sz w:val="28"/>
          <w:szCs w:val="28"/>
        </w:rPr>
        <w:t>2</w:t>
      </w:r>
      <w:r w:rsidR="0053759B">
        <w:rPr>
          <w:rFonts w:ascii="Times New Roman" w:hAnsi="Times New Roman"/>
          <w:sz w:val="28"/>
          <w:szCs w:val="28"/>
        </w:rPr>
        <w:t>2</w:t>
      </w:r>
      <w:r w:rsidRPr="007210A4">
        <w:rPr>
          <w:rFonts w:ascii="Times New Roman" w:hAnsi="Times New Roman"/>
          <w:sz w:val="28"/>
          <w:szCs w:val="28"/>
        </w:rPr>
        <w:t xml:space="preserve"> года.</w:t>
      </w:r>
    </w:p>
    <w:p w:rsidR="00662AFF" w:rsidRPr="007210A4" w:rsidRDefault="00612220" w:rsidP="0061222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210A4">
        <w:rPr>
          <w:rFonts w:ascii="Times New Roman" w:hAnsi="Times New Roman"/>
          <w:sz w:val="28"/>
          <w:szCs w:val="28"/>
        </w:rPr>
        <w:t xml:space="preserve">4.3.4. </w:t>
      </w:r>
      <w:r w:rsidR="00662AFF" w:rsidRPr="007210A4">
        <w:rPr>
          <w:rFonts w:ascii="Times New Roman" w:hAnsi="Times New Roman"/>
          <w:sz w:val="28"/>
          <w:szCs w:val="28"/>
        </w:rPr>
        <w:t>Обеспечивать достижение результатов использования Субсидий, установленных в соответствии с приложением 1 к настоящему Соглашению, являющимся его неотъемлемой частью, в срок не позднее 3</w:t>
      </w:r>
      <w:r w:rsidR="00D3086C" w:rsidRPr="007210A4">
        <w:rPr>
          <w:rFonts w:ascii="Times New Roman" w:hAnsi="Times New Roman"/>
          <w:sz w:val="28"/>
          <w:szCs w:val="28"/>
        </w:rPr>
        <w:t>0</w:t>
      </w:r>
      <w:r w:rsidR="00662AFF" w:rsidRPr="007210A4">
        <w:rPr>
          <w:rFonts w:ascii="Times New Roman" w:hAnsi="Times New Roman"/>
          <w:sz w:val="28"/>
          <w:szCs w:val="28"/>
        </w:rPr>
        <w:t xml:space="preserve"> декабря 202</w:t>
      </w:r>
      <w:r w:rsidR="0053759B">
        <w:rPr>
          <w:rFonts w:ascii="Times New Roman" w:hAnsi="Times New Roman"/>
          <w:sz w:val="28"/>
          <w:szCs w:val="28"/>
        </w:rPr>
        <w:t>2</w:t>
      </w:r>
      <w:r w:rsidR="00662AFF" w:rsidRPr="007210A4">
        <w:rPr>
          <w:rFonts w:ascii="Times New Roman" w:hAnsi="Times New Roman"/>
          <w:sz w:val="28"/>
          <w:szCs w:val="28"/>
        </w:rPr>
        <w:t xml:space="preserve"> года;</w:t>
      </w:r>
    </w:p>
    <w:p w:rsidR="00C53F15" w:rsidRPr="007210A4" w:rsidRDefault="00C53F15" w:rsidP="00C53F15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4.3.</w:t>
      </w:r>
      <w:r w:rsidR="00FA42A3" w:rsidRPr="007210A4">
        <w:rPr>
          <w:rFonts w:ascii="Times New Roman" w:hAnsi="Times New Roman" w:cs="Times New Roman"/>
          <w:sz w:val="28"/>
          <w:szCs w:val="28"/>
        </w:rPr>
        <w:t>5</w:t>
      </w:r>
      <w:r w:rsidRPr="007210A4">
        <w:rPr>
          <w:rFonts w:ascii="Times New Roman" w:hAnsi="Times New Roman" w:cs="Times New Roman"/>
          <w:sz w:val="28"/>
          <w:szCs w:val="28"/>
        </w:rPr>
        <w:t>. Обеспечивать исполнение требований Министерства по возврату средств в областной бюджет</w:t>
      </w:r>
      <w:r w:rsidR="00612220" w:rsidRPr="007210A4">
        <w:rPr>
          <w:rFonts w:ascii="Times New Roman" w:hAnsi="Times New Roman" w:cs="Times New Roman"/>
          <w:sz w:val="28"/>
          <w:szCs w:val="28"/>
        </w:rPr>
        <w:t>;</w:t>
      </w:r>
      <w:r w:rsidR="00020706" w:rsidRPr="007210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2220" w:rsidRPr="007210A4" w:rsidRDefault="00C53F15" w:rsidP="00B81C55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P296"/>
      <w:bookmarkEnd w:id="5"/>
      <w:r w:rsidRPr="007210A4">
        <w:rPr>
          <w:rFonts w:ascii="Times New Roman" w:hAnsi="Times New Roman" w:cs="Times New Roman"/>
          <w:sz w:val="28"/>
          <w:szCs w:val="28"/>
        </w:rPr>
        <w:t>4.3.</w:t>
      </w:r>
      <w:r w:rsidR="00FA42A3" w:rsidRPr="007210A4">
        <w:rPr>
          <w:rFonts w:ascii="Times New Roman" w:hAnsi="Times New Roman" w:cs="Times New Roman"/>
          <w:sz w:val="28"/>
          <w:szCs w:val="28"/>
        </w:rPr>
        <w:t>6</w:t>
      </w:r>
      <w:r w:rsidRPr="007210A4">
        <w:rPr>
          <w:rFonts w:ascii="Times New Roman" w:hAnsi="Times New Roman" w:cs="Times New Roman"/>
          <w:sz w:val="28"/>
          <w:szCs w:val="28"/>
        </w:rPr>
        <w:t>. Обеспечи</w:t>
      </w:r>
      <w:r w:rsidR="002E0D37" w:rsidRPr="007210A4">
        <w:rPr>
          <w:rFonts w:ascii="Times New Roman" w:hAnsi="Times New Roman" w:cs="Times New Roman"/>
          <w:sz w:val="28"/>
          <w:szCs w:val="28"/>
        </w:rPr>
        <w:t>ть</w:t>
      </w:r>
      <w:r w:rsidRPr="007210A4">
        <w:rPr>
          <w:rFonts w:ascii="Times New Roman" w:hAnsi="Times New Roman" w:cs="Times New Roman"/>
          <w:sz w:val="28"/>
          <w:szCs w:val="28"/>
        </w:rPr>
        <w:t xml:space="preserve"> представление в Министерство</w:t>
      </w:r>
      <w:r w:rsidR="00612220" w:rsidRPr="007210A4">
        <w:rPr>
          <w:rFonts w:ascii="Times New Roman" w:hAnsi="Times New Roman" w:cs="Times New Roman"/>
          <w:sz w:val="28"/>
          <w:szCs w:val="28"/>
        </w:rPr>
        <w:t>:</w:t>
      </w:r>
    </w:p>
    <w:p w:rsidR="007C1E7E" w:rsidRPr="007210A4" w:rsidRDefault="00C53F15" w:rsidP="007C1E7E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2E0D37" w:rsidRPr="007210A4">
        <w:rPr>
          <w:rFonts w:ascii="Times New Roman" w:hAnsi="Times New Roman" w:cs="Times New Roman"/>
          <w:sz w:val="28"/>
          <w:szCs w:val="28"/>
        </w:rPr>
        <w:t>1 февраля 20</w:t>
      </w:r>
      <w:r w:rsidR="00F25CCD" w:rsidRPr="007210A4">
        <w:rPr>
          <w:rFonts w:ascii="Times New Roman" w:hAnsi="Times New Roman" w:cs="Times New Roman"/>
          <w:sz w:val="28"/>
          <w:szCs w:val="28"/>
        </w:rPr>
        <w:t>2</w:t>
      </w:r>
      <w:r w:rsidR="0053759B">
        <w:rPr>
          <w:rFonts w:ascii="Times New Roman" w:hAnsi="Times New Roman" w:cs="Times New Roman"/>
          <w:sz w:val="28"/>
          <w:szCs w:val="28"/>
        </w:rPr>
        <w:t>3</w:t>
      </w:r>
      <w:r w:rsidR="002E0D37" w:rsidRPr="007210A4">
        <w:rPr>
          <w:rFonts w:ascii="Times New Roman" w:hAnsi="Times New Roman" w:cs="Times New Roman"/>
          <w:sz w:val="28"/>
          <w:szCs w:val="28"/>
        </w:rPr>
        <w:t xml:space="preserve"> года отчет</w:t>
      </w:r>
      <w:r w:rsidR="00FA42A3" w:rsidRPr="007210A4">
        <w:rPr>
          <w:rFonts w:ascii="Times New Roman" w:hAnsi="Times New Roman" w:cs="Times New Roman"/>
          <w:sz w:val="28"/>
          <w:szCs w:val="28"/>
        </w:rPr>
        <w:t>а</w:t>
      </w:r>
      <w:r w:rsidR="00B81C55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="002E0D37" w:rsidRPr="007210A4">
        <w:rPr>
          <w:rFonts w:ascii="Times New Roman" w:hAnsi="Times New Roman" w:cs="Times New Roman"/>
          <w:sz w:val="28"/>
          <w:szCs w:val="28"/>
        </w:rPr>
        <w:t xml:space="preserve">об использовании </w:t>
      </w:r>
      <w:r w:rsidR="0085649D" w:rsidRPr="007210A4">
        <w:rPr>
          <w:rFonts w:ascii="Times New Roman" w:hAnsi="Times New Roman" w:cs="Times New Roman"/>
          <w:sz w:val="28"/>
          <w:szCs w:val="28"/>
        </w:rPr>
        <w:t>С</w:t>
      </w:r>
      <w:r w:rsidR="002E0D37" w:rsidRPr="007210A4">
        <w:rPr>
          <w:rFonts w:ascii="Times New Roman" w:hAnsi="Times New Roman" w:cs="Times New Roman"/>
          <w:sz w:val="28"/>
          <w:szCs w:val="28"/>
        </w:rPr>
        <w:t xml:space="preserve">убсидии </w:t>
      </w:r>
      <w:r w:rsidR="0085649D" w:rsidRPr="007210A4">
        <w:rPr>
          <w:rFonts w:ascii="Times New Roman" w:hAnsi="Times New Roman" w:cs="Times New Roman"/>
          <w:sz w:val="28"/>
          <w:szCs w:val="28"/>
        </w:rPr>
        <w:t>по состоянию на 3</w:t>
      </w:r>
      <w:r w:rsidR="007210A4" w:rsidRPr="007210A4">
        <w:rPr>
          <w:rFonts w:ascii="Times New Roman" w:hAnsi="Times New Roman" w:cs="Times New Roman"/>
          <w:sz w:val="28"/>
          <w:szCs w:val="28"/>
        </w:rPr>
        <w:t>1</w:t>
      </w:r>
      <w:r w:rsidR="0085649D" w:rsidRPr="007210A4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59141D" w:rsidRPr="007210A4">
        <w:rPr>
          <w:rFonts w:ascii="Times New Roman" w:hAnsi="Times New Roman" w:cs="Times New Roman"/>
          <w:sz w:val="28"/>
          <w:szCs w:val="28"/>
        </w:rPr>
        <w:t>2</w:t>
      </w:r>
      <w:r w:rsidR="0053759B">
        <w:rPr>
          <w:rFonts w:ascii="Times New Roman" w:hAnsi="Times New Roman" w:cs="Times New Roman"/>
          <w:sz w:val="28"/>
          <w:szCs w:val="28"/>
        </w:rPr>
        <w:t>2</w:t>
      </w:r>
      <w:r w:rsidR="0085649D" w:rsidRPr="007210A4">
        <w:rPr>
          <w:rFonts w:ascii="Times New Roman" w:hAnsi="Times New Roman" w:cs="Times New Roman"/>
          <w:sz w:val="28"/>
          <w:szCs w:val="28"/>
        </w:rPr>
        <w:t xml:space="preserve"> года</w:t>
      </w:r>
      <w:r w:rsidR="00AD30BC" w:rsidRPr="007210A4">
        <w:rPr>
          <w:rFonts w:ascii="Times New Roman" w:hAnsi="Times New Roman" w:cs="Times New Roman"/>
          <w:sz w:val="28"/>
          <w:szCs w:val="28"/>
        </w:rPr>
        <w:t xml:space="preserve"> по форме, </w:t>
      </w:r>
      <w:r w:rsidR="00612220" w:rsidRPr="007210A4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7C1E7E" w:rsidRPr="007210A4">
        <w:rPr>
          <w:rFonts w:ascii="Times New Roman" w:hAnsi="Times New Roman" w:cs="Times New Roman"/>
          <w:sz w:val="28"/>
          <w:szCs w:val="28"/>
        </w:rPr>
        <w:t>2</w:t>
      </w:r>
      <w:r w:rsidR="00612220" w:rsidRPr="007210A4">
        <w:rPr>
          <w:rFonts w:ascii="Times New Roman" w:hAnsi="Times New Roman" w:cs="Times New Roman"/>
          <w:sz w:val="28"/>
          <w:szCs w:val="28"/>
        </w:rPr>
        <w:t xml:space="preserve"> к настоящему Соглашению</w:t>
      </w:r>
      <w:r w:rsidR="007C1E7E" w:rsidRPr="007210A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C1E7E" w:rsidRDefault="007C1E7E" w:rsidP="007C1E7E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не позднее 1 февраля 202</w:t>
      </w:r>
      <w:r w:rsidR="0053759B">
        <w:rPr>
          <w:rFonts w:ascii="Times New Roman" w:hAnsi="Times New Roman" w:cs="Times New Roman"/>
          <w:sz w:val="28"/>
          <w:szCs w:val="28"/>
        </w:rPr>
        <w:t>3</w:t>
      </w:r>
      <w:r w:rsidRPr="007210A4">
        <w:rPr>
          <w:rFonts w:ascii="Times New Roman" w:hAnsi="Times New Roman" w:cs="Times New Roman"/>
          <w:sz w:val="28"/>
          <w:szCs w:val="28"/>
        </w:rPr>
        <w:t xml:space="preserve"> года отчета о </w:t>
      </w:r>
      <w:r w:rsidR="00662AFF" w:rsidRPr="007210A4">
        <w:rPr>
          <w:rFonts w:ascii="Times New Roman" w:hAnsi="Times New Roman" w:cs="Times New Roman"/>
          <w:sz w:val="28"/>
          <w:szCs w:val="28"/>
        </w:rPr>
        <w:t>результатах</w:t>
      </w:r>
      <w:r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="0085649D" w:rsidRPr="007210A4">
        <w:rPr>
          <w:rFonts w:ascii="Times New Roman" w:hAnsi="Times New Roman" w:cs="Times New Roman"/>
          <w:sz w:val="28"/>
          <w:szCs w:val="28"/>
        </w:rPr>
        <w:t>использовании Субсидии по состоянию на 3</w:t>
      </w:r>
      <w:r w:rsidR="007210A4" w:rsidRPr="007210A4">
        <w:rPr>
          <w:rFonts w:ascii="Times New Roman" w:hAnsi="Times New Roman" w:cs="Times New Roman"/>
          <w:sz w:val="28"/>
          <w:szCs w:val="28"/>
        </w:rPr>
        <w:t>1</w:t>
      </w:r>
      <w:r w:rsidR="0085649D" w:rsidRPr="007210A4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6404D8" w:rsidRPr="007210A4">
        <w:rPr>
          <w:rFonts w:ascii="Times New Roman" w:hAnsi="Times New Roman" w:cs="Times New Roman"/>
          <w:sz w:val="28"/>
          <w:szCs w:val="28"/>
        </w:rPr>
        <w:t>2</w:t>
      </w:r>
      <w:r w:rsidR="0053759B">
        <w:rPr>
          <w:rFonts w:ascii="Times New Roman" w:hAnsi="Times New Roman" w:cs="Times New Roman"/>
          <w:sz w:val="28"/>
          <w:szCs w:val="28"/>
        </w:rPr>
        <w:t>2</w:t>
      </w:r>
      <w:r w:rsidR="0085649D" w:rsidRPr="007210A4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7210A4">
        <w:rPr>
          <w:rFonts w:ascii="Times New Roman" w:hAnsi="Times New Roman" w:cs="Times New Roman"/>
          <w:sz w:val="28"/>
          <w:szCs w:val="28"/>
        </w:rPr>
        <w:t>по форме, согласно приложению 3 к настоящему Соглашению.</w:t>
      </w:r>
    </w:p>
    <w:p w:rsidR="00C53F15" w:rsidRPr="007210A4" w:rsidRDefault="00C53F15" w:rsidP="00C53F15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4.3.</w:t>
      </w:r>
      <w:r w:rsidR="00FA42A3" w:rsidRPr="007210A4">
        <w:rPr>
          <w:rFonts w:ascii="Times New Roman" w:hAnsi="Times New Roman" w:cs="Times New Roman"/>
          <w:sz w:val="28"/>
          <w:szCs w:val="28"/>
        </w:rPr>
        <w:t>7</w:t>
      </w:r>
      <w:r w:rsidRPr="007210A4">
        <w:rPr>
          <w:rFonts w:ascii="Times New Roman" w:hAnsi="Times New Roman" w:cs="Times New Roman"/>
          <w:sz w:val="28"/>
          <w:szCs w:val="28"/>
        </w:rPr>
        <w:t>.</w:t>
      </w:r>
      <w:r w:rsidR="00020706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Pr="007210A4">
        <w:rPr>
          <w:rFonts w:ascii="Times New Roman" w:hAnsi="Times New Roman" w:cs="Times New Roman"/>
          <w:sz w:val="28"/>
          <w:szCs w:val="28"/>
        </w:rPr>
        <w:t xml:space="preserve">В случае получения соответствующего запроса обеспечивать представление в Министерство документов и материалов, необходимых для осуществления контроля за соблюдением Муниципальным образованием условий предоставления Субсидии и других обязательств, предусмотренных Соглашением, в том числе данных бухгалтерского учета и первичной документации, связанных с </w:t>
      </w:r>
      <w:r w:rsidR="00CB4E77" w:rsidRPr="007210A4">
        <w:rPr>
          <w:rFonts w:ascii="Times New Roman" w:hAnsi="Times New Roman" w:cs="Times New Roman"/>
          <w:sz w:val="28"/>
          <w:szCs w:val="28"/>
        </w:rPr>
        <w:t>использованием средств Субсидии;</w:t>
      </w:r>
    </w:p>
    <w:p w:rsidR="00FA42A3" w:rsidRPr="007210A4" w:rsidRDefault="0080277A" w:rsidP="00FA42A3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/>
          <w:sz w:val="28"/>
          <w:szCs w:val="28"/>
        </w:rPr>
        <w:t>4.3.</w:t>
      </w:r>
      <w:r w:rsidR="00FA42A3" w:rsidRPr="007210A4">
        <w:rPr>
          <w:rFonts w:ascii="Times New Roman" w:hAnsi="Times New Roman"/>
          <w:sz w:val="28"/>
          <w:szCs w:val="28"/>
        </w:rPr>
        <w:t>8</w:t>
      </w:r>
      <w:r w:rsidRPr="007210A4">
        <w:rPr>
          <w:rFonts w:ascii="Times New Roman" w:hAnsi="Times New Roman" w:cs="Times New Roman"/>
          <w:sz w:val="28"/>
          <w:szCs w:val="28"/>
        </w:rPr>
        <w:t xml:space="preserve">. </w:t>
      </w:r>
      <w:r w:rsidR="00FA42A3" w:rsidRPr="007210A4">
        <w:rPr>
          <w:rFonts w:ascii="Times New Roman" w:hAnsi="Times New Roman" w:cs="Times New Roman"/>
          <w:sz w:val="28"/>
          <w:szCs w:val="28"/>
        </w:rPr>
        <w:t>Возвратить в областной бюджет:</w:t>
      </w:r>
    </w:p>
    <w:p w:rsidR="00FA42A3" w:rsidRPr="007210A4" w:rsidRDefault="00FA42A3" w:rsidP="00FA42A3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Субсидию в объеме, рассчитанном в соответствии с Положением</w:t>
      </w:r>
      <w:r w:rsidR="007C1E7E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="007C1E7E" w:rsidRPr="007210A4">
        <w:rPr>
          <w:rFonts w:ascii="Times New Roman" w:hAnsi="Times New Roman"/>
          <w:sz w:val="28"/>
          <w:szCs w:val="28"/>
        </w:rPr>
        <w:t>о предоставлении субсидии</w:t>
      </w:r>
      <w:r w:rsidRPr="007210A4">
        <w:rPr>
          <w:rFonts w:ascii="Times New Roman" w:hAnsi="Times New Roman" w:cs="Times New Roman"/>
          <w:sz w:val="28"/>
          <w:szCs w:val="28"/>
        </w:rPr>
        <w:t>, в случае нарушения обязательств, предусмотренных подпунктом 4.3.4 настоящего пункта, не позднее срока, установленного Положением</w:t>
      </w:r>
      <w:r w:rsidR="007C1E7E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="007C1E7E" w:rsidRPr="007210A4">
        <w:rPr>
          <w:rFonts w:ascii="Times New Roman" w:hAnsi="Times New Roman"/>
          <w:sz w:val="28"/>
          <w:szCs w:val="28"/>
        </w:rPr>
        <w:t>о предоставлении субсидии</w:t>
      </w:r>
      <w:r w:rsidRPr="007210A4">
        <w:rPr>
          <w:rFonts w:ascii="Times New Roman" w:hAnsi="Times New Roman" w:cs="Times New Roman"/>
          <w:sz w:val="28"/>
          <w:szCs w:val="28"/>
        </w:rPr>
        <w:t>;</w:t>
      </w:r>
    </w:p>
    <w:p w:rsidR="00FA42A3" w:rsidRPr="007210A4" w:rsidRDefault="00FA42A3" w:rsidP="00FA42A3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 xml:space="preserve">Субсидию в полном объеме в случае нецелевого использования Муниципальным образованием Субсидии, несоблюдения условий предоставления Субсидии, </w:t>
      </w:r>
      <w:r w:rsidRPr="007210A4">
        <w:rPr>
          <w:rFonts w:ascii="Times New Roman" w:hAnsi="Times New Roman"/>
          <w:sz w:val="28"/>
          <w:szCs w:val="28"/>
        </w:rPr>
        <w:t>в сроки, установленные в требовании о возврате Субсидии.</w:t>
      </w:r>
    </w:p>
    <w:p w:rsidR="00612220" w:rsidRPr="007210A4" w:rsidRDefault="00612220" w:rsidP="00FA42A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210A4">
        <w:rPr>
          <w:rFonts w:ascii="Times New Roman" w:hAnsi="Times New Roman"/>
          <w:sz w:val="28"/>
          <w:szCs w:val="28"/>
        </w:rPr>
        <w:t>4.3.</w:t>
      </w:r>
      <w:r w:rsidR="00FA42A3" w:rsidRPr="007210A4">
        <w:rPr>
          <w:rFonts w:ascii="Times New Roman" w:hAnsi="Times New Roman"/>
          <w:sz w:val="28"/>
          <w:szCs w:val="28"/>
        </w:rPr>
        <w:t>9</w:t>
      </w:r>
      <w:r w:rsidRPr="007210A4">
        <w:rPr>
          <w:rFonts w:ascii="Times New Roman" w:hAnsi="Times New Roman"/>
          <w:sz w:val="28"/>
          <w:szCs w:val="28"/>
        </w:rPr>
        <w:t xml:space="preserve">. </w:t>
      </w:r>
      <w:r w:rsidR="00FA42A3" w:rsidRPr="007210A4">
        <w:rPr>
          <w:rFonts w:ascii="Times New Roman" w:hAnsi="Times New Roman"/>
          <w:sz w:val="28"/>
          <w:szCs w:val="28"/>
        </w:rPr>
        <w:t>Н</w:t>
      </w:r>
      <w:r w:rsidRPr="007210A4">
        <w:rPr>
          <w:rFonts w:ascii="Times New Roman" w:hAnsi="Times New Roman"/>
          <w:sz w:val="28"/>
          <w:szCs w:val="28"/>
        </w:rPr>
        <w:t>езамедлительно устранять факты допущенных (выявленных) нарушений предоставления Субсидии, условий настоящего Соглашения;</w:t>
      </w:r>
    </w:p>
    <w:p w:rsidR="00FA42A3" w:rsidRPr="007210A4" w:rsidRDefault="00FA42A3" w:rsidP="00FA42A3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 xml:space="preserve">4.3.10. Выполнять иные обязательства, установленные бюджетным законодательством Российской Федерации, Положением </w:t>
      </w:r>
      <w:r w:rsidR="007C1E7E" w:rsidRPr="007210A4">
        <w:rPr>
          <w:rFonts w:ascii="Times New Roman" w:hAnsi="Times New Roman"/>
          <w:sz w:val="28"/>
          <w:szCs w:val="28"/>
        </w:rPr>
        <w:t>о предоставлении субсидии</w:t>
      </w:r>
      <w:r w:rsidR="007C1E7E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Pr="007210A4">
        <w:rPr>
          <w:rFonts w:ascii="Times New Roman" w:hAnsi="Times New Roman" w:cs="Times New Roman"/>
          <w:sz w:val="28"/>
          <w:szCs w:val="28"/>
        </w:rPr>
        <w:t>и настоящим Соглашением.</w:t>
      </w:r>
    </w:p>
    <w:p w:rsidR="00C53F15" w:rsidRPr="007210A4" w:rsidRDefault="00C53F15" w:rsidP="00C53F1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4.4. Муниципальное образование вправе:</w:t>
      </w:r>
    </w:p>
    <w:p w:rsidR="00C53F15" w:rsidRPr="007210A4" w:rsidRDefault="00C53F15" w:rsidP="00C53F15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4.4.1. Обращаться в Министерство за разъяснениями в связи с исполнением настоящего Соглашения.</w:t>
      </w:r>
    </w:p>
    <w:p w:rsidR="00FA42A3" w:rsidRPr="007210A4" w:rsidRDefault="00FA42A3" w:rsidP="00FA42A3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 xml:space="preserve">4.4.2. Осуществлять иные права, установленные бюджетным законодательством Российской Федерации, Положением </w:t>
      </w:r>
      <w:r w:rsidR="007C1E7E" w:rsidRPr="007210A4">
        <w:rPr>
          <w:rFonts w:ascii="Times New Roman" w:hAnsi="Times New Roman"/>
          <w:sz w:val="28"/>
          <w:szCs w:val="28"/>
        </w:rPr>
        <w:t>о предоставлении субсидии</w:t>
      </w:r>
      <w:r w:rsidR="007C1E7E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Pr="007210A4">
        <w:rPr>
          <w:rFonts w:ascii="Times New Roman" w:hAnsi="Times New Roman" w:cs="Times New Roman"/>
          <w:sz w:val="28"/>
          <w:szCs w:val="28"/>
        </w:rPr>
        <w:t>и настоящим Соглашением.</w:t>
      </w:r>
    </w:p>
    <w:p w:rsidR="00237173" w:rsidRDefault="00237173" w:rsidP="00C53F1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53F15" w:rsidRPr="007210A4" w:rsidRDefault="00C53F15" w:rsidP="00C53F1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lastRenderedPageBreak/>
        <w:t>V. Ответственность Сторон</w:t>
      </w:r>
    </w:p>
    <w:p w:rsidR="00C53F15" w:rsidRPr="007210A4" w:rsidRDefault="00C53F15" w:rsidP="00C53F1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53F15" w:rsidRPr="007210A4" w:rsidRDefault="00C53F15" w:rsidP="00C53F1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5.1. В случае неисполнения или ненадлежащего исполнения своих обязанностей по настоящему Соглашению Стороны несут ответственность в соответствии с законодательством Российской Федерации.</w:t>
      </w:r>
    </w:p>
    <w:p w:rsidR="00281B00" w:rsidRPr="007210A4" w:rsidRDefault="00281B00" w:rsidP="00281B00">
      <w:pPr>
        <w:tabs>
          <w:tab w:val="left" w:pos="4186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7210A4">
        <w:rPr>
          <w:rFonts w:ascii="Times New Roman" w:hAnsi="Times New Roman"/>
          <w:sz w:val="28"/>
          <w:szCs w:val="28"/>
        </w:rPr>
        <w:t>5.2. Муниципальное образование</w:t>
      </w:r>
      <w:r w:rsidRPr="007210A4">
        <w:rPr>
          <w:sz w:val="28"/>
          <w:szCs w:val="28"/>
        </w:rPr>
        <w:t xml:space="preserve"> несет ответственность за достоверность информации, представляемой Министерству в соответствии с законодательством Российской Федерации.</w:t>
      </w:r>
    </w:p>
    <w:p w:rsidR="00281B00" w:rsidRPr="007210A4" w:rsidRDefault="00281B00" w:rsidP="00281B00">
      <w:pPr>
        <w:tabs>
          <w:tab w:val="left" w:pos="4186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7210A4">
        <w:rPr>
          <w:rFonts w:ascii="Times New Roman" w:hAnsi="Times New Roman"/>
          <w:sz w:val="28"/>
          <w:szCs w:val="28"/>
        </w:rPr>
        <w:t>5.</w:t>
      </w:r>
      <w:r w:rsidR="000F236B" w:rsidRPr="007210A4">
        <w:rPr>
          <w:rFonts w:ascii="Times New Roman" w:hAnsi="Times New Roman"/>
          <w:sz w:val="28"/>
          <w:szCs w:val="28"/>
        </w:rPr>
        <w:t>3</w:t>
      </w:r>
      <w:r w:rsidRPr="007210A4">
        <w:rPr>
          <w:rFonts w:ascii="Times New Roman" w:hAnsi="Times New Roman"/>
          <w:sz w:val="28"/>
          <w:szCs w:val="28"/>
        </w:rPr>
        <w:t>. Муниципальное образование несет ответственность за правильность указания и своевременное уведомление Министерства об изменениях банковских реквизитов.</w:t>
      </w:r>
    </w:p>
    <w:p w:rsidR="00281B00" w:rsidRPr="00510BD3" w:rsidRDefault="00281B00" w:rsidP="00281B00">
      <w:pPr>
        <w:tabs>
          <w:tab w:val="left" w:pos="4186"/>
        </w:tabs>
        <w:ind w:firstLine="720"/>
        <w:jc w:val="both"/>
        <w:rPr>
          <w:rFonts w:ascii="Times New Roman" w:hAnsi="Times New Roman"/>
          <w:spacing w:val="-10"/>
          <w:sz w:val="28"/>
          <w:szCs w:val="28"/>
        </w:rPr>
      </w:pPr>
      <w:r w:rsidRPr="00510BD3">
        <w:rPr>
          <w:rFonts w:ascii="Times New Roman" w:hAnsi="Times New Roman"/>
          <w:spacing w:val="-10"/>
          <w:sz w:val="28"/>
          <w:szCs w:val="28"/>
        </w:rPr>
        <w:t>5.</w:t>
      </w:r>
      <w:r w:rsidR="000F236B" w:rsidRPr="00510BD3">
        <w:rPr>
          <w:rFonts w:ascii="Times New Roman" w:hAnsi="Times New Roman"/>
          <w:spacing w:val="-10"/>
          <w:sz w:val="28"/>
          <w:szCs w:val="28"/>
        </w:rPr>
        <w:t>4</w:t>
      </w:r>
      <w:r w:rsidRPr="00510BD3">
        <w:rPr>
          <w:rFonts w:ascii="Times New Roman" w:hAnsi="Times New Roman"/>
          <w:spacing w:val="-10"/>
          <w:sz w:val="28"/>
          <w:szCs w:val="28"/>
        </w:rPr>
        <w:t>. Стороны освобождаются от ответственности за частичное или полное неисполнение обязательств</w:t>
      </w:r>
      <w:r w:rsidRPr="00510BD3">
        <w:rPr>
          <w:spacing w:val="-10"/>
          <w:sz w:val="28"/>
          <w:szCs w:val="28"/>
        </w:rPr>
        <w:t xml:space="preserve"> по настоящему Соглашению, если это неисполнение явилось следствием обстоятельств непреодолимой силы. В этом случае Сторона, ссылающаяся на наступление таких обстоятельств, обязана не позднее чем через 10 календарных дней с момента наступления таких обстоятельств, уведомить другую Сторону в письменной форме о наступлении таких обстоятельств и провести консультации о дальнейших действиях относительно продолжения исполнения настоящего Соглашения, его расторжения либо изменения его условий.</w:t>
      </w:r>
    </w:p>
    <w:p w:rsidR="00B81C55" w:rsidRPr="007210A4" w:rsidRDefault="00B81C55" w:rsidP="00C53F15">
      <w:pPr>
        <w:pStyle w:val="ConsPlusNormal"/>
        <w:ind w:firstLine="54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B2DB8" w:rsidRPr="006B2DB8" w:rsidRDefault="006B2DB8" w:rsidP="006B2DB8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pacing w:val="-10"/>
          <w:sz w:val="28"/>
          <w:szCs w:val="28"/>
        </w:rPr>
      </w:pPr>
      <w:r w:rsidRPr="006B2DB8">
        <w:rPr>
          <w:rFonts w:ascii="Times New Roman" w:hAnsi="Times New Roman" w:cs="Times New Roman"/>
          <w:spacing w:val="-10"/>
          <w:sz w:val="28"/>
          <w:szCs w:val="28"/>
        </w:rPr>
        <w:t>VI. Иные условия</w:t>
      </w:r>
    </w:p>
    <w:p w:rsidR="006B2DB8" w:rsidRPr="006B2DB8" w:rsidRDefault="006B2DB8" w:rsidP="006B2DB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:rsidR="006B2DB8" w:rsidRPr="006B2DB8" w:rsidRDefault="006B2DB8" w:rsidP="006B2DB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6B2DB8">
        <w:rPr>
          <w:rFonts w:ascii="Times New Roman" w:hAnsi="Times New Roman" w:cs="Times New Roman"/>
          <w:spacing w:val="-10"/>
          <w:sz w:val="28"/>
          <w:szCs w:val="28"/>
        </w:rPr>
        <w:t xml:space="preserve">    6.1. Иные условия по настоящему Соглашению</w:t>
      </w:r>
    </w:p>
    <w:p w:rsidR="006B2DB8" w:rsidRPr="00C120C9" w:rsidRDefault="006B2DB8" w:rsidP="00C120C9">
      <w:pPr>
        <w:tabs>
          <w:tab w:val="left" w:pos="4186"/>
        </w:tabs>
        <w:ind w:firstLine="720"/>
        <w:jc w:val="both"/>
        <w:rPr>
          <w:rFonts w:asciiTheme="minorHAnsi" w:hAnsiTheme="minorHAnsi"/>
          <w:spacing w:val="-10"/>
          <w:sz w:val="22"/>
          <w:szCs w:val="22"/>
        </w:rPr>
      </w:pPr>
      <w:r w:rsidRPr="006B2DB8">
        <w:rPr>
          <w:rFonts w:ascii="Times New Roman" w:hAnsi="Times New Roman"/>
          <w:spacing w:val="-10"/>
          <w:sz w:val="28"/>
          <w:szCs w:val="28"/>
        </w:rPr>
        <w:t xml:space="preserve">   6.1.1. Уполномоченным</w:t>
      </w:r>
      <w:r w:rsidRPr="006B2DB8">
        <w:rPr>
          <w:spacing w:val="-10"/>
          <w:sz w:val="28"/>
          <w:szCs w:val="28"/>
        </w:rPr>
        <w:t xml:space="preserve"> органом местного самоуправления Муниципального образования, осуществляющим взаимодействие с Министерством, на который со стороны Муниципального образования возлагаются функции по исполнению (координации исполнения) настоящего Соглашения и представление отчетности, является </w:t>
      </w:r>
      <w:r w:rsidR="00C120C9" w:rsidRPr="00C120C9">
        <w:rPr>
          <w:rFonts w:ascii="Times New Roman" w:hAnsi="Times New Roman"/>
          <w:spacing w:val="-10"/>
          <w:sz w:val="28"/>
          <w:szCs w:val="28"/>
        </w:rPr>
        <w:t>администрация Криволукского муниципального образования</w:t>
      </w:r>
      <w:r w:rsidR="00C120C9">
        <w:rPr>
          <w:rFonts w:asciiTheme="minorHAnsi" w:hAnsiTheme="minorHAnsi"/>
          <w:spacing w:val="-10"/>
          <w:sz w:val="28"/>
          <w:szCs w:val="28"/>
        </w:rPr>
        <w:t>.</w:t>
      </w:r>
    </w:p>
    <w:p w:rsidR="006B2DB8" w:rsidRDefault="006B2DB8" w:rsidP="006B2DB8">
      <w:pPr>
        <w:pStyle w:val="ConsPlusNormal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C53F15" w:rsidRPr="007210A4" w:rsidRDefault="00C53F15" w:rsidP="00C53F15">
      <w:pPr>
        <w:pStyle w:val="ConsPlusNormal"/>
        <w:ind w:firstLine="54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VI</w:t>
      </w:r>
      <w:r w:rsidR="006A723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210A4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:rsidR="00C53F15" w:rsidRPr="007210A4" w:rsidRDefault="00C53F15" w:rsidP="00C53F15">
      <w:pPr>
        <w:pStyle w:val="ConsPlusNormal"/>
        <w:ind w:firstLine="540"/>
        <w:contextualSpacing/>
        <w:rPr>
          <w:rFonts w:ascii="Times New Roman" w:hAnsi="Times New Roman" w:cs="Times New Roman"/>
          <w:sz w:val="28"/>
          <w:szCs w:val="28"/>
        </w:rPr>
      </w:pPr>
    </w:p>
    <w:p w:rsidR="00C53F15" w:rsidRPr="00510BD3" w:rsidRDefault="006B2DB8" w:rsidP="00C53F1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7</w:t>
      </w:r>
      <w:r w:rsidR="00C53F15" w:rsidRPr="00510BD3">
        <w:rPr>
          <w:rFonts w:ascii="Times New Roman" w:hAnsi="Times New Roman" w:cs="Times New Roman"/>
          <w:spacing w:val="-10"/>
          <w:sz w:val="28"/>
          <w:szCs w:val="28"/>
        </w:rPr>
        <w:t>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:rsidR="00C53F15" w:rsidRPr="007210A4" w:rsidRDefault="006B2DB8" w:rsidP="00C53F1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" w:name="P400"/>
      <w:bookmarkEnd w:id="6"/>
      <w:r>
        <w:rPr>
          <w:rFonts w:ascii="Times New Roman" w:hAnsi="Times New Roman" w:cs="Times New Roman"/>
          <w:sz w:val="28"/>
          <w:szCs w:val="28"/>
        </w:rPr>
        <w:t>7</w:t>
      </w:r>
      <w:r w:rsidR="00C53F15" w:rsidRPr="007210A4">
        <w:rPr>
          <w:rFonts w:ascii="Times New Roman" w:hAnsi="Times New Roman" w:cs="Times New Roman"/>
          <w:sz w:val="28"/>
          <w:szCs w:val="28"/>
        </w:rPr>
        <w:t>.2. Подписанное Сторонами соглашение вступает в силу с даты подписания и действует до исполнения Сторонами своих обязательств.</w:t>
      </w:r>
    </w:p>
    <w:p w:rsidR="00C53F15" w:rsidRPr="00510BD3" w:rsidRDefault="006B2DB8" w:rsidP="00C53F1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7</w:t>
      </w:r>
      <w:r w:rsidR="00C53F15" w:rsidRPr="00510BD3">
        <w:rPr>
          <w:rFonts w:ascii="Times New Roman" w:hAnsi="Times New Roman" w:cs="Times New Roman"/>
          <w:spacing w:val="-10"/>
          <w:sz w:val="28"/>
          <w:szCs w:val="28"/>
        </w:rPr>
        <w:t>.3. Изменение настоящего Соглашения, в том числе при внесении изменений в случаях, предусмотренных пункт</w:t>
      </w:r>
      <w:r w:rsidR="00FE0D26" w:rsidRPr="00510BD3">
        <w:rPr>
          <w:rFonts w:ascii="Times New Roman" w:hAnsi="Times New Roman" w:cs="Times New Roman"/>
          <w:spacing w:val="-10"/>
          <w:sz w:val="28"/>
          <w:szCs w:val="28"/>
        </w:rPr>
        <w:t>ом</w:t>
      </w:r>
      <w:r w:rsidR="00C53F15" w:rsidRPr="00510BD3">
        <w:rPr>
          <w:rFonts w:ascii="Times New Roman" w:hAnsi="Times New Roman" w:cs="Times New Roman"/>
          <w:spacing w:val="-10"/>
          <w:sz w:val="28"/>
          <w:szCs w:val="28"/>
        </w:rPr>
        <w:t xml:space="preserve"> 2.2.1. настоящего Соглашения, осуществляется по инициативе Сторон и оформляется в виде дополнительного соглашения к настоящему Соглашению, которое является его неотъемлемой частью. Подписанное Сторонами дополнительное соглашение вступает в силу после его подписания.</w:t>
      </w:r>
    </w:p>
    <w:p w:rsidR="00C53F15" w:rsidRPr="007210A4" w:rsidRDefault="006B2DB8" w:rsidP="00C53F1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53F15" w:rsidRPr="007210A4">
        <w:rPr>
          <w:rFonts w:ascii="Times New Roman" w:hAnsi="Times New Roman" w:cs="Times New Roman"/>
          <w:sz w:val="28"/>
          <w:szCs w:val="28"/>
        </w:rPr>
        <w:t>.</w:t>
      </w:r>
      <w:r w:rsidR="00396D13" w:rsidRPr="007210A4">
        <w:rPr>
          <w:rFonts w:ascii="Times New Roman" w:hAnsi="Times New Roman" w:cs="Times New Roman"/>
          <w:sz w:val="28"/>
          <w:szCs w:val="28"/>
        </w:rPr>
        <w:t>4</w:t>
      </w:r>
      <w:r w:rsidR="00C53F15" w:rsidRPr="007210A4">
        <w:rPr>
          <w:rFonts w:ascii="Times New Roman" w:hAnsi="Times New Roman" w:cs="Times New Roman"/>
          <w:sz w:val="28"/>
          <w:szCs w:val="28"/>
        </w:rPr>
        <w:t>. Расторжение настоящего Соглашения возможно при взаимном согласии Сторон.</w:t>
      </w:r>
    </w:p>
    <w:p w:rsidR="00AC2BDC" w:rsidRPr="007210A4" w:rsidRDefault="006B2DB8" w:rsidP="00AC2BDC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7</w:t>
      </w:r>
      <w:r w:rsidR="00AC2BDC" w:rsidRPr="007210A4">
        <w:rPr>
          <w:rFonts w:ascii="Times New Roman" w:hAnsi="Times New Roman"/>
          <w:color w:val="000000"/>
          <w:sz w:val="28"/>
          <w:szCs w:val="28"/>
        </w:rPr>
        <w:t>.</w:t>
      </w:r>
      <w:r w:rsidR="00396D13" w:rsidRPr="007210A4">
        <w:rPr>
          <w:rFonts w:ascii="Times New Roman" w:hAnsi="Times New Roman"/>
          <w:color w:val="000000"/>
          <w:sz w:val="28"/>
          <w:szCs w:val="28"/>
        </w:rPr>
        <w:t>5</w:t>
      </w:r>
      <w:r w:rsidR="00AC2BDC" w:rsidRPr="007210A4">
        <w:rPr>
          <w:rFonts w:ascii="Times New Roman" w:hAnsi="Times New Roman"/>
          <w:color w:val="000000"/>
          <w:sz w:val="28"/>
          <w:szCs w:val="28"/>
        </w:rPr>
        <w:t>. Настоящ</w:t>
      </w:r>
      <w:r w:rsidR="00BF6AA5">
        <w:rPr>
          <w:rFonts w:ascii="Times New Roman" w:hAnsi="Times New Roman"/>
          <w:color w:val="000000"/>
          <w:sz w:val="28"/>
          <w:szCs w:val="28"/>
        </w:rPr>
        <w:t>ее Соглашение составлено на 11</w:t>
      </w:r>
      <w:r w:rsidR="00AC2BDC" w:rsidRPr="007210A4">
        <w:rPr>
          <w:rFonts w:ascii="Times New Roman" w:hAnsi="Times New Roman"/>
          <w:color w:val="000000"/>
          <w:sz w:val="28"/>
          <w:szCs w:val="28"/>
        </w:rPr>
        <w:t xml:space="preserve"> листах в двух экземплярах, имеющих равную юридическую силу, по одному для каждой из Сторон.</w:t>
      </w:r>
    </w:p>
    <w:p w:rsidR="0065272C" w:rsidRPr="00015D9E" w:rsidRDefault="0065272C" w:rsidP="00C53F15">
      <w:pPr>
        <w:pStyle w:val="ConsPlusNormal"/>
        <w:ind w:firstLine="540"/>
        <w:contextualSpacing/>
        <w:jc w:val="center"/>
        <w:rPr>
          <w:rFonts w:ascii="Times New Roman" w:hAnsi="Times New Roman" w:cs="Times New Roman"/>
        </w:rPr>
      </w:pPr>
      <w:bookmarkStart w:id="7" w:name="P420"/>
      <w:bookmarkEnd w:id="7"/>
    </w:p>
    <w:p w:rsidR="00C53F15" w:rsidRPr="007210A4" w:rsidRDefault="00C53F15" w:rsidP="00C53F15">
      <w:pPr>
        <w:pStyle w:val="ConsPlusNormal"/>
        <w:ind w:firstLine="54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VII</w:t>
      </w:r>
      <w:r w:rsidR="006A723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210A4">
        <w:rPr>
          <w:rFonts w:ascii="Times New Roman" w:hAnsi="Times New Roman" w:cs="Times New Roman"/>
          <w:sz w:val="28"/>
          <w:szCs w:val="28"/>
        </w:rPr>
        <w:t>. Платежные реквизиты Сторон:</w:t>
      </w:r>
    </w:p>
    <w:p w:rsidR="00C85084" w:rsidRPr="00015D9E" w:rsidRDefault="00C85084" w:rsidP="009E1D69">
      <w:pPr>
        <w:widowControl w:val="0"/>
        <w:autoSpaceDE w:val="0"/>
        <w:autoSpaceDN w:val="0"/>
        <w:ind w:firstLine="709"/>
        <w:jc w:val="both"/>
        <w:rPr>
          <w:rFonts w:ascii="Times New Roman" w:hAnsi="Times New Roman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5070"/>
        <w:gridCol w:w="4961"/>
      </w:tblGrid>
      <w:tr w:rsidR="003E2CDF" w:rsidRPr="007210A4" w:rsidTr="00933927">
        <w:trPr>
          <w:trHeight w:val="6450"/>
        </w:trPr>
        <w:tc>
          <w:tcPr>
            <w:tcW w:w="5070" w:type="dxa"/>
          </w:tcPr>
          <w:p w:rsidR="003E2CDF" w:rsidRPr="007210A4" w:rsidRDefault="000F236B" w:rsidP="00951FDA">
            <w:pPr>
              <w:rPr>
                <w:sz w:val="28"/>
                <w:szCs w:val="28"/>
              </w:rPr>
            </w:pPr>
            <w:r w:rsidRPr="007210A4">
              <w:rPr>
                <w:sz w:val="28"/>
                <w:szCs w:val="28"/>
              </w:rPr>
              <w:t>Министерство</w:t>
            </w:r>
            <w:r w:rsidR="003E2CDF" w:rsidRPr="007210A4">
              <w:rPr>
                <w:sz w:val="28"/>
                <w:szCs w:val="28"/>
              </w:rPr>
              <w:t>:</w:t>
            </w:r>
          </w:p>
          <w:p w:rsidR="002E7907" w:rsidRDefault="006A6372" w:rsidP="00951FDA">
            <w:pPr>
              <w:rPr>
                <w:rFonts w:ascii="Times New Roman" w:hAnsi="Times New Roman"/>
                <w:sz w:val="28"/>
                <w:szCs w:val="28"/>
              </w:rPr>
            </w:pPr>
            <w:r w:rsidRPr="00FB4AE9">
              <w:rPr>
                <w:rFonts w:ascii="Times New Roman" w:hAnsi="Times New Roman"/>
                <w:sz w:val="28"/>
                <w:szCs w:val="28"/>
              </w:rPr>
              <w:t xml:space="preserve">Министерство экономического развития </w:t>
            </w:r>
            <w:r w:rsidR="0053759B">
              <w:rPr>
                <w:rFonts w:ascii="Times New Roman" w:hAnsi="Times New Roman"/>
                <w:sz w:val="28"/>
                <w:szCs w:val="28"/>
              </w:rPr>
              <w:t xml:space="preserve">и промышленности </w:t>
            </w:r>
            <w:r w:rsidRPr="00FB4AE9">
              <w:rPr>
                <w:rFonts w:ascii="Times New Roman" w:hAnsi="Times New Roman"/>
                <w:sz w:val="28"/>
                <w:szCs w:val="28"/>
              </w:rPr>
              <w:t>Иркутской области</w:t>
            </w:r>
          </w:p>
          <w:p w:rsidR="003E2CDF" w:rsidRPr="007210A4" w:rsidRDefault="003E2CDF" w:rsidP="00951FDA">
            <w:pPr>
              <w:rPr>
                <w:sz w:val="28"/>
                <w:szCs w:val="28"/>
              </w:rPr>
            </w:pPr>
            <w:r w:rsidRPr="007210A4">
              <w:rPr>
                <w:sz w:val="28"/>
                <w:szCs w:val="28"/>
              </w:rPr>
              <w:t xml:space="preserve">Юридический адрес: </w:t>
            </w:r>
          </w:p>
          <w:p w:rsidR="003E2CDF" w:rsidRPr="007210A4" w:rsidRDefault="003E2CDF" w:rsidP="00951FDA">
            <w:pPr>
              <w:pStyle w:val="ab"/>
              <w:spacing w:after="0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10A4">
              <w:rPr>
                <w:rFonts w:ascii="Times New Roman" w:hAnsi="Times New Roman"/>
                <w:color w:val="000000"/>
                <w:sz w:val="28"/>
                <w:szCs w:val="28"/>
              </w:rPr>
              <w:t>664027</w:t>
            </w:r>
            <w:r w:rsidRPr="007210A4">
              <w:rPr>
                <w:sz w:val="28"/>
                <w:szCs w:val="28"/>
              </w:rPr>
              <w:t xml:space="preserve">, </w:t>
            </w:r>
            <w:r w:rsidRPr="007210A4">
              <w:rPr>
                <w:rFonts w:ascii="Times New Roman" w:hAnsi="Times New Roman"/>
                <w:color w:val="000000"/>
                <w:sz w:val="28"/>
                <w:szCs w:val="28"/>
              </w:rPr>
              <w:t>г. Иркутск</w:t>
            </w:r>
            <w:r w:rsidRPr="007210A4">
              <w:rPr>
                <w:sz w:val="28"/>
                <w:szCs w:val="28"/>
              </w:rPr>
              <w:t xml:space="preserve">, </w:t>
            </w:r>
            <w:r w:rsidRPr="007210A4">
              <w:rPr>
                <w:rFonts w:ascii="Times New Roman" w:hAnsi="Times New Roman"/>
                <w:color w:val="000000"/>
                <w:sz w:val="28"/>
                <w:szCs w:val="28"/>
              </w:rPr>
              <w:t>ул. Ленина, 1а</w:t>
            </w:r>
            <w:r w:rsidRPr="007210A4">
              <w:rPr>
                <w:spacing w:val="-1"/>
                <w:sz w:val="28"/>
                <w:szCs w:val="28"/>
              </w:rPr>
              <w:t xml:space="preserve"> </w:t>
            </w:r>
          </w:p>
          <w:p w:rsidR="00E928D5" w:rsidRPr="00E928D5" w:rsidRDefault="00E928D5" w:rsidP="00E928D5">
            <w:pPr>
              <w:shd w:val="clear" w:color="auto" w:fill="FFFFFF"/>
              <w:ind w:left="5" w:hanging="5"/>
              <w:rPr>
                <w:rFonts w:asciiTheme="minorHAnsi" w:hAnsiTheme="minorHAnsi"/>
                <w:spacing w:val="-2"/>
                <w:sz w:val="28"/>
                <w:szCs w:val="28"/>
              </w:rPr>
            </w:pPr>
            <w:r w:rsidRPr="009304CD">
              <w:rPr>
                <w:spacing w:val="-2"/>
                <w:sz w:val="28"/>
                <w:szCs w:val="28"/>
              </w:rPr>
              <w:t xml:space="preserve">Министерство финансов Иркутской области (Министерство экономического развития </w:t>
            </w:r>
            <w:r w:rsidR="0053759B" w:rsidRPr="0053759B">
              <w:rPr>
                <w:spacing w:val="-2"/>
                <w:sz w:val="28"/>
                <w:szCs w:val="28"/>
              </w:rPr>
              <w:t>и промышленности</w:t>
            </w:r>
            <w:r w:rsidR="0053759B">
              <w:rPr>
                <w:rFonts w:asciiTheme="minorHAnsi" w:hAnsiTheme="minorHAnsi"/>
                <w:spacing w:val="-2"/>
                <w:sz w:val="28"/>
                <w:szCs w:val="28"/>
              </w:rPr>
              <w:t xml:space="preserve"> </w:t>
            </w:r>
            <w:r w:rsidRPr="009304CD">
              <w:rPr>
                <w:spacing w:val="-2"/>
                <w:sz w:val="28"/>
                <w:szCs w:val="28"/>
              </w:rPr>
              <w:t>Иркутской области, л/с 02342000010)</w:t>
            </w:r>
          </w:p>
          <w:p w:rsidR="005433C1" w:rsidRDefault="005433C1" w:rsidP="005433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10A4">
              <w:rPr>
                <w:sz w:val="28"/>
                <w:szCs w:val="28"/>
              </w:rPr>
              <w:t xml:space="preserve">БИК </w:t>
            </w:r>
            <w:r w:rsidR="0053759B" w:rsidRPr="0053759B">
              <w:rPr>
                <w:sz w:val="28"/>
                <w:szCs w:val="28"/>
              </w:rPr>
              <w:t>ТОФК</w:t>
            </w:r>
            <w:r w:rsidR="0053759B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Pr="00452960">
              <w:rPr>
                <w:rFonts w:ascii="Times New Roman" w:hAnsi="Times New Roman"/>
                <w:sz w:val="28"/>
                <w:szCs w:val="28"/>
              </w:rPr>
              <w:t>012520101</w:t>
            </w:r>
          </w:p>
          <w:p w:rsidR="005433C1" w:rsidRDefault="005433C1" w:rsidP="005433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2960">
              <w:rPr>
                <w:rFonts w:ascii="Times New Roman" w:hAnsi="Times New Roman"/>
                <w:sz w:val="28"/>
                <w:szCs w:val="28"/>
              </w:rPr>
              <w:t>Отделение Иркутск Банка России//УФК по Иркутской области г. Иркутск</w:t>
            </w:r>
          </w:p>
          <w:p w:rsidR="00484266" w:rsidRDefault="00484266" w:rsidP="004842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Казначейский счет</w:t>
            </w:r>
          </w:p>
          <w:p w:rsidR="00484266" w:rsidRPr="00484266" w:rsidRDefault="00484266" w:rsidP="004842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2960">
              <w:rPr>
                <w:rFonts w:ascii="Times New Roman" w:hAnsi="Times New Roman"/>
                <w:sz w:val="28"/>
                <w:szCs w:val="28"/>
              </w:rPr>
              <w:t>03221643250000003400</w:t>
            </w:r>
          </w:p>
          <w:p w:rsidR="002E7907" w:rsidRDefault="00484266" w:rsidP="002E79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Банковский</w:t>
            </w:r>
            <w:r w:rsidR="002E7907">
              <w:rPr>
                <w:rFonts w:ascii="Times New Roman" w:hAnsi="Times New Roman"/>
                <w:sz w:val="28"/>
                <w:szCs w:val="28"/>
              </w:rPr>
              <w:t xml:space="preserve"> счет</w:t>
            </w:r>
          </w:p>
          <w:p w:rsidR="002E7907" w:rsidRDefault="002E7907" w:rsidP="002E79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2960">
              <w:rPr>
                <w:rFonts w:ascii="Times New Roman" w:hAnsi="Times New Roman"/>
                <w:sz w:val="28"/>
                <w:szCs w:val="28"/>
              </w:rPr>
              <w:t>40102810145370000026</w:t>
            </w:r>
          </w:p>
          <w:p w:rsidR="002E7907" w:rsidRDefault="002E7907" w:rsidP="002E79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Лицевой счет </w:t>
            </w:r>
            <w:r w:rsidRPr="007210A4">
              <w:rPr>
                <w:rFonts w:ascii="Times New Roman" w:hAnsi="Times New Roman"/>
                <w:spacing w:val="-2"/>
                <w:sz w:val="28"/>
                <w:szCs w:val="28"/>
              </w:rPr>
              <w:t>02342000010</w:t>
            </w:r>
          </w:p>
          <w:p w:rsidR="003E2CDF" w:rsidRPr="007210A4" w:rsidRDefault="003E2CDF" w:rsidP="00951FDA">
            <w:pPr>
              <w:shd w:val="clear" w:color="auto" w:fill="FFFFFF"/>
              <w:ind w:left="5" w:hanging="5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7210A4">
              <w:rPr>
                <w:spacing w:val="-2"/>
                <w:sz w:val="28"/>
                <w:szCs w:val="28"/>
              </w:rPr>
              <w:t xml:space="preserve">ИНН </w:t>
            </w:r>
            <w:r w:rsidRPr="007210A4">
              <w:rPr>
                <w:rFonts w:ascii="Times New Roman" w:hAnsi="Times New Roman"/>
                <w:spacing w:val="-2"/>
                <w:sz w:val="28"/>
                <w:szCs w:val="28"/>
              </w:rPr>
              <w:t>3808172140</w:t>
            </w:r>
          </w:p>
          <w:p w:rsidR="003E2CDF" w:rsidRPr="007210A4" w:rsidRDefault="003E2CDF" w:rsidP="00951FDA">
            <w:pPr>
              <w:shd w:val="clear" w:color="auto" w:fill="FFFFFF"/>
              <w:ind w:left="5" w:hanging="5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7210A4">
              <w:rPr>
                <w:spacing w:val="-2"/>
                <w:sz w:val="28"/>
                <w:szCs w:val="28"/>
              </w:rPr>
              <w:t xml:space="preserve">КПП </w:t>
            </w:r>
            <w:r w:rsidRPr="007210A4">
              <w:rPr>
                <w:rFonts w:ascii="Times New Roman" w:hAnsi="Times New Roman"/>
                <w:spacing w:val="-2"/>
                <w:sz w:val="28"/>
                <w:szCs w:val="28"/>
              </w:rPr>
              <w:t>380801001</w:t>
            </w:r>
            <w:r w:rsidRPr="007210A4">
              <w:rPr>
                <w:spacing w:val="-2"/>
                <w:sz w:val="28"/>
                <w:szCs w:val="28"/>
              </w:rPr>
              <w:t xml:space="preserve"> </w:t>
            </w:r>
          </w:p>
          <w:p w:rsidR="003E2CDF" w:rsidRDefault="003E2CDF" w:rsidP="006538A2">
            <w:pPr>
              <w:shd w:val="clear" w:color="auto" w:fill="FFFFFF"/>
              <w:ind w:left="5" w:hanging="5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7210A4">
              <w:rPr>
                <w:rFonts w:ascii="Times New Roman" w:hAnsi="Times New Roman"/>
                <w:spacing w:val="-2"/>
                <w:sz w:val="28"/>
                <w:szCs w:val="28"/>
              </w:rPr>
              <w:t>ОГРН 1083808000980</w:t>
            </w:r>
          </w:p>
          <w:p w:rsidR="002E7907" w:rsidRPr="007210A4" w:rsidRDefault="002E7907" w:rsidP="006538A2">
            <w:pPr>
              <w:shd w:val="clear" w:color="auto" w:fill="FFFFFF"/>
              <w:ind w:left="5" w:hanging="5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ОКТМО </w:t>
            </w:r>
            <w:r w:rsidRPr="00452960">
              <w:rPr>
                <w:rFonts w:ascii="Times New Roman" w:hAnsi="Times New Roman"/>
                <w:iCs/>
                <w:sz w:val="28"/>
                <w:szCs w:val="28"/>
              </w:rPr>
              <w:t>25701000001</w:t>
            </w:r>
          </w:p>
        </w:tc>
        <w:tc>
          <w:tcPr>
            <w:tcW w:w="4961" w:type="dxa"/>
          </w:tcPr>
          <w:p w:rsidR="003E2CDF" w:rsidRPr="007210A4" w:rsidRDefault="000F236B" w:rsidP="00951FDA">
            <w:pPr>
              <w:rPr>
                <w:sz w:val="28"/>
                <w:szCs w:val="28"/>
              </w:rPr>
            </w:pPr>
            <w:r w:rsidRPr="007210A4">
              <w:rPr>
                <w:sz w:val="28"/>
                <w:szCs w:val="28"/>
              </w:rPr>
              <w:t>Муниципальное образование</w:t>
            </w:r>
            <w:r w:rsidR="003E2CDF" w:rsidRPr="007210A4">
              <w:rPr>
                <w:sz w:val="28"/>
                <w:szCs w:val="28"/>
              </w:rPr>
              <w:t>:</w:t>
            </w:r>
          </w:p>
          <w:p w:rsidR="003E2CDF" w:rsidRPr="00B76369" w:rsidRDefault="00B76369" w:rsidP="00951FDA">
            <w:pPr>
              <w:rPr>
                <w:rFonts w:ascii="Times New Roman" w:hAnsi="Times New Roman"/>
                <w:sz w:val="28"/>
                <w:szCs w:val="28"/>
              </w:rPr>
            </w:pPr>
            <w:r w:rsidRPr="00B76369">
              <w:rPr>
                <w:rFonts w:ascii="Times New Roman" w:hAnsi="Times New Roman"/>
                <w:sz w:val="28"/>
                <w:szCs w:val="28"/>
              </w:rPr>
              <w:t>Администрация Криволукского муниципального образования</w:t>
            </w:r>
          </w:p>
          <w:p w:rsidR="00B76369" w:rsidRDefault="003E2CDF" w:rsidP="00015D9E">
            <w:pPr>
              <w:rPr>
                <w:rFonts w:ascii="Times New Roman" w:hAnsi="Times New Roman"/>
                <w:sz w:val="28"/>
                <w:szCs w:val="28"/>
              </w:rPr>
            </w:pPr>
            <w:r w:rsidRPr="007210A4">
              <w:rPr>
                <w:sz w:val="28"/>
                <w:szCs w:val="28"/>
              </w:rPr>
              <w:t>Юридический адрес:</w:t>
            </w:r>
            <w:r w:rsidR="00015D9E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00B76369">
              <w:rPr>
                <w:rFonts w:ascii="Times New Roman" w:hAnsi="Times New Roman"/>
                <w:sz w:val="28"/>
                <w:szCs w:val="28"/>
              </w:rPr>
              <w:t>666730, Иркутская область, Киренский район, с. Кривая Лука, ул. Боровкова,8</w:t>
            </w:r>
          </w:p>
          <w:p w:rsidR="00B76369" w:rsidRDefault="008A7B68" w:rsidP="009C280B">
            <w:pPr>
              <w:shd w:val="clear" w:color="auto" w:fill="FFFFFF"/>
              <w:tabs>
                <w:tab w:val="left" w:leader="underscore" w:pos="5650"/>
              </w:tabs>
              <w:ind w:right="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УФК по</w:t>
            </w:r>
            <w:r w:rsidR="00B76369">
              <w:rPr>
                <w:rFonts w:ascii="Times New Roman" w:hAnsi="Times New Roman"/>
                <w:sz w:val="28"/>
                <w:szCs w:val="28"/>
              </w:rPr>
              <w:t xml:space="preserve"> Иркутской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76369">
              <w:rPr>
                <w:rFonts w:ascii="Times New Roman" w:hAnsi="Times New Roman"/>
                <w:sz w:val="28"/>
                <w:szCs w:val="28"/>
              </w:rPr>
              <w:t>(Администрация Криволукского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поселения, л/с 04343003530) </w:t>
            </w:r>
          </w:p>
          <w:p w:rsidR="009C280B" w:rsidRPr="003B1F0F" w:rsidRDefault="009C280B" w:rsidP="009C280B">
            <w:pPr>
              <w:shd w:val="clear" w:color="auto" w:fill="FFFFFF"/>
              <w:tabs>
                <w:tab w:val="left" w:leader="underscore" w:pos="5650"/>
              </w:tabs>
              <w:ind w:right="176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3B1F0F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Код ГАД </w:t>
            </w:r>
            <w:r w:rsidR="00B76369" w:rsidRPr="003B1F0F">
              <w:rPr>
                <w:rFonts w:ascii="Times New Roman" w:hAnsi="Times New Roman"/>
                <w:spacing w:val="-2"/>
                <w:sz w:val="28"/>
                <w:szCs w:val="28"/>
              </w:rPr>
              <w:t>956</w:t>
            </w:r>
          </w:p>
          <w:p w:rsidR="009C280B" w:rsidRPr="003B1F0F" w:rsidRDefault="00B76369" w:rsidP="009C280B">
            <w:pPr>
              <w:shd w:val="clear" w:color="auto" w:fill="FFFFFF"/>
              <w:tabs>
                <w:tab w:val="left" w:leader="underscore" w:pos="5650"/>
              </w:tabs>
              <w:ind w:right="176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3B1F0F">
              <w:rPr>
                <w:rFonts w:ascii="Times New Roman" w:hAnsi="Times New Roman"/>
                <w:spacing w:val="-2"/>
                <w:sz w:val="28"/>
                <w:szCs w:val="28"/>
              </w:rPr>
              <w:t>КБК 95620229999100000150</w:t>
            </w:r>
          </w:p>
          <w:p w:rsidR="009C280B" w:rsidRDefault="003B1F0F" w:rsidP="009C280B">
            <w:pPr>
              <w:shd w:val="clear" w:color="auto" w:fill="FFFFFF"/>
              <w:tabs>
                <w:tab w:val="left" w:leader="underscore" w:pos="5650"/>
              </w:tabs>
              <w:ind w:right="176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БИК</w:t>
            </w:r>
            <w:r>
              <w:rPr>
                <w:rFonts w:asciiTheme="minorHAnsi" w:hAnsiTheme="minorHAnsi"/>
                <w:spacing w:val="-2"/>
                <w:sz w:val="28"/>
                <w:szCs w:val="28"/>
              </w:rPr>
              <w:t xml:space="preserve"> 0</w:t>
            </w:r>
            <w:r w:rsidRPr="003B1F0F">
              <w:rPr>
                <w:rFonts w:ascii="Times New Roman" w:hAnsi="Times New Roman"/>
                <w:spacing w:val="-2"/>
                <w:sz w:val="28"/>
                <w:szCs w:val="28"/>
              </w:rPr>
              <w:t>12520101</w:t>
            </w:r>
          </w:p>
          <w:p w:rsidR="003B1F0F" w:rsidRPr="003B1F0F" w:rsidRDefault="003B1F0F" w:rsidP="009C280B">
            <w:pPr>
              <w:shd w:val="clear" w:color="auto" w:fill="FFFFFF"/>
              <w:tabs>
                <w:tab w:val="left" w:leader="underscore" w:pos="5650"/>
              </w:tabs>
              <w:ind w:right="176"/>
              <w:rPr>
                <w:rFonts w:asciiTheme="minorHAnsi" w:hAnsiTheme="minorHAnsi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>Отделение Иркутск банка России/УФК по Иркутской области</w:t>
            </w:r>
            <w:r w:rsidR="00E34E38">
              <w:rPr>
                <w:rFonts w:ascii="Times New Roman" w:hAnsi="Times New Roman"/>
                <w:spacing w:val="-2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г. Иркутск</w:t>
            </w:r>
          </w:p>
          <w:p w:rsidR="009C280B" w:rsidRPr="003B1F0F" w:rsidRDefault="009C280B" w:rsidP="009C280B">
            <w:pPr>
              <w:shd w:val="clear" w:color="auto" w:fill="FFFFFF"/>
              <w:tabs>
                <w:tab w:val="left" w:leader="underscore" w:pos="5650"/>
              </w:tabs>
              <w:ind w:right="176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43328E">
              <w:rPr>
                <w:spacing w:val="-2"/>
                <w:sz w:val="28"/>
                <w:szCs w:val="28"/>
              </w:rPr>
              <w:t>К</w:t>
            </w:r>
            <w:r w:rsidR="003B1F0F" w:rsidRPr="0043328E">
              <w:rPr>
                <w:spacing w:val="-2"/>
                <w:sz w:val="28"/>
                <w:szCs w:val="28"/>
              </w:rPr>
              <w:t xml:space="preserve">азначейский счет </w:t>
            </w:r>
            <w:r w:rsidR="00E34E38" w:rsidRPr="00E34E38">
              <w:rPr>
                <w:rFonts w:ascii="Times New Roman" w:hAnsi="Times New Roman"/>
                <w:spacing w:val="-2"/>
                <w:sz w:val="28"/>
                <w:szCs w:val="28"/>
              </w:rPr>
              <w:t>03100643000000013400</w:t>
            </w:r>
          </w:p>
          <w:p w:rsidR="009C280B" w:rsidRPr="008A7B68" w:rsidRDefault="009C280B" w:rsidP="009C280B">
            <w:pPr>
              <w:shd w:val="clear" w:color="auto" w:fill="FFFFFF"/>
              <w:tabs>
                <w:tab w:val="left" w:leader="underscore" w:pos="5650"/>
              </w:tabs>
              <w:ind w:right="176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9C280B">
              <w:rPr>
                <w:spacing w:val="-2"/>
                <w:sz w:val="28"/>
                <w:szCs w:val="28"/>
              </w:rPr>
              <w:t>Банковский</w:t>
            </w:r>
            <w:r w:rsidR="003B1F0F">
              <w:rPr>
                <w:spacing w:val="-2"/>
                <w:sz w:val="28"/>
                <w:szCs w:val="28"/>
              </w:rPr>
              <w:t xml:space="preserve"> счет </w:t>
            </w:r>
            <w:r w:rsidR="003B1F0F" w:rsidRPr="003B1F0F">
              <w:rPr>
                <w:rFonts w:ascii="Times New Roman" w:hAnsi="Times New Roman"/>
                <w:spacing w:val="-2"/>
                <w:sz w:val="28"/>
                <w:szCs w:val="28"/>
              </w:rPr>
              <w:t>40102810145370000026</w:t>
            </w:r>
          </w:p>
          <w:p w:rsidR="009C280B" w:rsidRPr="00C57CE8" w:rsidRDefault="00C57CE8" w:rsidP="009C280B">
            <w:pPr>
              <w:shd w:val="clear" w:color="auto" w:fill="FFFFFF"/>
              <w:tabs>
                <w:tab w:val="left" w:leader="underscore" w:pos="5650"/>
              </w:tabs>
              <w:ind w:right="176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ИНН (ГАД)</w:t>
            </w:r>
            <w:r>
              <w:rPr>
                <w:rFonts w:asciiTheme="minorHAnsi" w:hAnsiTheme="minorHAnsi"/>
                <w:spacing w:val="-2"/>
                <w:sz w:val="28"/>
                <w:szCs w:val="28"/>
              </w:rPr>
              <w:t xml:space="preserve"> </w:t>
            </w:r>
            <w:r w:rsidRPr="00C57CE8">
              <w:rPr>
                <w:rFonts w:ascii="Times New Roman" w:hAnsi="Times New Roman"/>
                <w:spacing w:val="-2"/>
                <w:sz w:val="28"/>
                <w:szCs w:val="28"/>
              </w:rPr>
              <w:t>3831004049</w:t>
            </w:r>
          </w:p>
          <w:p w:rsidR="009C280B" w:rsidRPr="00C57CE8" w:rsidRDefault="00C57CE8" w:rsidP="009C280B">
            <w:pPr>
              <w:shd w:val="clear" w:color="auto" w:fill="FFFFFF"/>
              <w:tabs>
                <w:tab w:val="left" w:leader="underscore" w:pos="5650"/>
              </w:tabs>
              <w:ind w:right="176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КПП (ГАД) </w:t>
            </w:r>
            <w:r w:rsidRPr="00C57CE8">
              <w:rPr>
                <w:rFonts w:ascii="Times New Roman" w:hAnsi="Times New Roman"/>
                <w:spacing w:val="-2"/>
                <w:sz w:val="28"/>
                <w:szCs w:val="28"/>
              </w:rPr>
              <w:t>383101001</w:t>
            </w:r>
          </w:p>
          <w:p w:rsidR="009C280B" w:rsidRPr="00C57CE8" w:rsidRDefault="00C57CE8" w:rsidP="009C280B">
            <w:pPr>
              <w:shd w:val="clear" w:color="auto" w:fill="FFFFFF"/>
              <w:tabs>
                <w:tab w:val="left" w:leader="underscore" w:pos="5650"/>
              </w:tabs>
              <w:ind w:right="176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ОГРН </w:t>
            </w:r>
            <w:r w:rsidRPr="00C57CE8">
              <w:rPr>
                <w:rFonts w:ascii="Times New Roman" w:hAnsi="Times New Roman"/>
                <w:spacing w:val="-2"/>
                <w:sz w:val="28"/>
                <w:szCs w:val="28"/>
              </w:rPr>
              <w:t>1053831009430</w:t>
            </w:r>
          </w:p>
          <w:p w:rsidR="009C280B" w:rsidRPr="003B1F0F" w:rsidRDefault="003B1F0F" w:rsidP="009C280B">
            <w:pPr>
              <w:shd w:val="clear" w:color="auto" w:fill="FFFFFF"/>
              <w:tabs>
                <w:tab w:val="left" w:leader="underscore" w:pos="5650"/>
              </w:tabs>
              <w:ind w:right="176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43328E">
              <w:rPr>
                <w:spacing w:val="-2"/>
                <w:sz w:val="28"/>
                <w:szCs w:val="28"/>
              </w:rPr>
              <w:t xml:space="preserve">ОКТМО </w:t>
            </w:r>
            <w:r w:rsidR="00C57CE8" w:rsidRPr="0043328E">
              <w:rPr>
                <w:rFonts w:ascii="Times New Roman" w:hAnsi="Times New Roman"/>
                <w:spacing w:val="-2"/>
                <w:sz w:val="28"/>
                <w:szCs w:val="28"/>
              </w:rPr>
              <w:t>25620425</w:t>
            </w:r>
          </w:p>
          <w:p w:rsidR="00E72C35" w:rsidRPr="00933927" w:rsidRDefault="00E72C35" w:rsidP="0065272C">
            <w:pPr>
              <w:shd w:val="clear" w:color="auto" w:fill="FFFFFF"/>
              <w:tabs>
                <w:tab w:val="left" w:leader="underscore" w:pos="5650"/>
              </w:tabs>
              <w:ind w:right="176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640C2D" w:rsidRPr="007210A4" w:rsidRDefault="00640C2D" w:rsidP="00640C2D">
      <w:pPr>
        <w:pStyle w:val="ConsPlusNormal"/>
        <w:ind w:firstLine="54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I</w:t>
      </w:r>
      <w:r w:rsidR="006A723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7210A4">
        <w:rPr>
          <w:rFonts w:ascii="Times New Roman" w:hAnsi="Times New Roman" w:cs="Times New Roman"/>
          <w:sz w:val="28"/>
          <w:szCs w:val="28"/>
        </w:rPr>
        <w:t>. Подписи Сторон:</w:t>
      </w:r>
    </w:p>
    <w:p w:rsidR="003E2CDF" w:rsidRPr="00E34E38" w:rsidRDefault="003E2CDF" w:rsidP="00951FDA">
      <w:pPr>
        <w:pStyle w:val="ConsPlusNonformat"/>
        <w:widowControl/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43"/>
        <w:gridCol w:w="4712"/>
      </w:tblGrid>
      <w:tr w:rsidR="003E2CDF" w:rsidRPr="007210A4" w:rsidTr="00765865">
        <w:trPr>
          <w:cantSplit/>
          <w:trHeight w:val="57"/>
        </w:trPr>
        <w:tc>
          <w:tcPr>
            <w:tcW w:w="5143" w:type="dxa"/>
          </w:tcPr>
          <w:p w:rsidR="003E2CDF" w:rsidRPr="007210A4" w:rsidRDefault="006B0A4D" w:rsidP="00AF482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Calibri" w:hAnsi="Calibri"/>
                <w:sz w:val="28"/>
                <w:szCs w:val="28"/>
              </w:rPr>
            </w:pPr>
            <w:r w:rsidRPr="007210A4">
              <w:rPr>
                <w:sz w:val="28"/>
                <w:szCs w:val="28"/>
              </w:rPr>
              <w:t>Министерство</w:t>
            </w:r>
          </w:p>
        </w:tc>
        <w:tc>
          <w:tcPr>
            <w:tcW w:w="4712" w:type="dxa"/>
          </w:tcPr>
          <w:p w:rsidR="003E2CDF" w:rsidRPr="007210A4" w:rsidRDefault="006B0A4D" w:rsidP="00AF482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Calibri" w:hAnsi="Calibri"/>
                <w:sz w:val="28"/>
                <w:szCs w:val="28"/>
              </w:rPr>
            </w:pPr>
            <w:r w:rsidRPr="007210A4">
              <w:rPr>
                <w:sz w:val="28"/>
                <w:szCs w:val="28"/>
              </w:rPr>
              <w:t>Муниципальное образование</w:t>
            </w:r>
          </w:p>
        </w:tc>
      </w:tr>
      <w:tr w:rsidR="003E2CDF" w:rsidRPr="007210A4" w:rsidTr="00765865">
        <w:trPr>
          <w:cantSplit/>
          <w:trHeight w:val="57"/>
        </w:trPr>
        <w:tc>
          <w:tcPr>
            <w:tcW w:w="5143" w:type="dxa"/>
          </w:tcPr>
          <w:p w:rsidR="003E2CDF" w:rsidRPr="007210A4" w:rsidRDefault="003E2CDF" w:rsidP="00AF482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712" w:type="dxa"/>
          </w:tcPr>
          <w:p w:rsidR="003E2CDF" w:rsidRPr="007210A4" w:rsidRDefault="003E2CDF" w:rsidP="00AF482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3E2CDF" w:rsidRPr="007210A4" w:rsidTr="00765865">
        <w:trPr>
          <w:cantSplit/>
          <w:trHeight w:val="57"/>
        </w:trPr>
        <w:tc>
          <w:tcPr>
            <w:tcW w:w="5143" w:type="dxa"/>
          </w:tcPr>
          <w:p w:rsidR="003E2CDF" w:rsidRPr="007210A4" w:rsidRDefault="00B20A99" w:rsidP="006A76F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Calibri" w:hAnsi="Calibri"/>
                <w:sz w:val="28"/>
                <w:szCs w:val="28"/>
              </w:rPr>
            </w:pPr>
            <w:r w:rsidRPr="00B20A99">
              <w:rPr>
                <w:sz w:val="28"/>
                <w:szCs w:val="28"/>
              </w:rPr>
              <w:t>М</w:t>
            </w:r>
            <w:r w:rsidR="00897919" w:rsidRPr="007210A4">
              <w:rPr>
                <w:sz w:val="28"/>
                <w:szCs w:val="28"/>
              </w:rPr>
              <w:t>инистр</w:t>
            </w:r>
            <w:r w:rsidR="006A76F9" w:rsidRPr="007210A4">
              <w:rPr>
                <w:sz w:val="28"/>
                <w:szCs w:val="28"/>
              </w:rPr>
              <w:t xml:space="preserve"> экономического развития</w:t>
            </w:r>
            <w:r w:rsidR="0053759B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0053759B" w:rsidRPr="0053759B">
              <w:rPr>
                <w:sz w:val="28"/>
                <w:szCs w:val="28"/>
              </w:rPr>
              <w:t>и промышленности</w:t>
            </w:r>
            <w:r w:rsidR="006A76F9" w:rsidRPr="007210A4">
              <w:rPr>
                <w:sz w:val="28"/>
                <w:szCs w:val="28"/>
              </w:rPr>
              <w:t xml:space="preserve"> Иркутской области</w:t>
            </w:r>
          </w:p>
        </w:tc>
        <w:tc>
          <w:tcPr>
            <w:tcW w:w="4712" w:type="dxa"/>
          </w:tcPr>
          <w:p w:rsidR="003E2CDF" w:rsidRPr="00E34E38" w:rsidRDefault="00BF6AA5" w:rsidP="0075223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E34E38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лава администрации</w:t>
            </w:r>
            <w:r w:rsidRPr="00E34E38">
              <w:rPr>
                <w:sz w:val="28"/>
                <w:szCs w:val="28"/>
              </w:rPr>
              <w:t xml:space="preserve"> </w:t>
            </w:r>
            <w:r w:rsidR="008A7B68" w:rsidRPr="00E34E38">
              <w:rPr>
                <w:sz w:val="28"/>
                <w:szCs w:val="28"/>
              </w:rPr>
              <w:t>Криволукского муниципального образования</w:t>
            </w:r>
          </w:p>
        </w:tc>
      </w:tr>
      <w:tr w:rsidR="003E2CDF" w:rsidRPr="007210A4" w:rsidTr="00765865">
        <w:trPr>
          <w:cantSplit/>
          <w:trHeight w:val="57"/>
        </w:trPr>
        <w:tc>
          <w:tcPr>
            <w:tcW w:w="5143" w:type="dxa"/>
          </w:tcPr>
          <w:p w:rsidR="003E2CDF" w:rsidRPr="007210A4" w:rsidRDefault="003E2CDF" w:rsidP="00AF482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712" w:type="dxa"/>
          </w:tcPr>
          <w:p w:rsidR="003E2CDF" w:rsidRPr="007210A4" w:rsidRDefault="003E2CDF" w:rsidP="00AF482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3E2CDF" w:rsidRPr="007210A4" w:rsidTr="00765865">
        <w:trPr>
          <w:cantSplit/>
          <w:trHeight w:val="57"/>
        </w:trPr>
        <w:tc>
          <w:tcPr>
            <w:tcW w:w="5143" w:type="dxa"/>
          </w:tcPr>
          <w:p w:rsidR="003E2CDF" w:rsidRPr="007210A4" w:rsidRDefault="0053759B" w:rsidP="00E34E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Н.Г. Гершун</w:t>
            </w:r>
            <w:r w:rsidR="00897919" w:rsidRPr="007210A4">
              <w:rPr>
                <w:rFonts w:ascii="Times New Roman" w:hAnsi="Times New Roman"/>
                <w:sz w:val="28"/>
                <w:szCs w:val="28"/>
                <w:u w:val="single"/>
              </w:rPr>
              <w:t xml:space="preserve">    </w:t>
            </w:r>
            <w:r w:rsidR="00020706" w:rsidRPr="007210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908A0" w:rsidRPr="007210A4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="003E2CDF" w:rsidRPr="007210A4">
              <w:rPr>
                <w:sz w:val="28"/>
                <w:szCs w:val="28"/>
              </w:rPr>
              <w:t>_____________</w:t>
            </w:r>
          </w:p>
        </w:tc>
        <w:tc>
          <w:tcPr>
            <w:tcW w:w="4712" w:type="dxa"/>
          </w:tcPr>
          <w:p w:rsidR="003E2CDF" w:rsidRPr="007210A4" w:rsidRDefault="00BF6AA5" w:rsidP="004B3C5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F6AA5">
              <w:rPr>
                <w:rFonts w:ascii="Times New Roman" w:hAnsi="Times New Roman"/>
                <w:sz w:val="28"/>
                <w:szCs w:val="28"/>
                <w:u w:val="single"/>
              </w:rPr>
              <w:t>В.И. Хорошева</w:t>
            </w:r>
            <w:r w:rsidR="003E2CDF" w:rsidRPr="007210A4">
              <w:rPr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/>
                <w:sz w:val="28"/>
                <w:szCs w:val="28"/>
              </w:rPr>
              <w:t xml:space="preserve">              </w:t>
            </w:r>
            <w:r w:rsidR="003E2CDF" w:rsidRPr="007210A4">
              <w:rPr>
                <w:sz w:val="28"/>
                <w:szCs w:val="28"/>
              </w:rPr>
              <w:t>/ ___________</w:t>
            </w:r>
          </w:p>
        </w:tc>
      </w:tr>
      <w:tr w:rsidR="003E2CDF" w:rsidRPr="007210A4" w:rsidTr="00765865">
        <w:trPr>
          <w:cantSplit/>
          <w:trHeight w:val="57"/>
        </w:trPr>
        <w:tc>
          <w:tcPr>
            <w:tcW w:w="5143" w:type="dxa"/>
          </w:tcPr>
          <w:p w:rsidR="003E2CDF" w:rsidRPr="007210A4" w:rsidRDefault="00D908A0" w:rsidP="006538A2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2B341C">
              <w:rPr>
                <w:rFonts w:ascii="Calibri" w:hAnsi="Calibri"/>
              </w:rPr>
              <w:t xml:space="preserve">      </w:t>
            </w:r>
            <w:r w:rsidR="00020706" w:rsidRPr="002B341C">
              <w:t xml:space="preserve"> </w:t>
            </w:r>
            <w:r w:rsidR="003E2CDF" w:rsidRPr="002B341C">
              <w:t>(ФИО)</w:t>
            </w:r>
            <w:r w:rsidR="00020706" w:rsidRPr="002B341C">
              <w:t xml:space="preserve"> </w:t>
            </w:r>
            <w:r w:rsidRPr="002B341C">
              <w:rPr>
                <w:rFonts w:ascii="Calibri" w:hAnsi="Calibri"/>
              </w:rPr>
              <w:t xml:space="preserve">                                  </w:t>
            </w:r>
            <w:r w:rsidR="002B341C">
              <w:rPr>
                <w:rFonts w:ascii="Calibri" w:hAnsi="Calibri"/>
              </w:rPr>
              <w:t xml:space="preserve">                  </w:t>
            </w:r>
            <w:r w:rsidRPr="002B341C">
              <w:rPr>
                <w:rFonts w:ascii="Calibri" w:hAnsi="Calibri"/>
              </w:rPr>
              <w:t xml:space="preserve">  </w:t>
            </w:r>
            <w:r w:rsidR="003E2CDF" w:rsidRPr="002B341C">
              <w:t>(подпись)</w:t>
            </w:r>
          </w:p>
        </w:tc>
        <w:tc>
          <w:tcPr>
            <w:tcW w:w="4712" w:type="dxa"/>
          </w:tcPr>
          <w:p w:rsidR="003E2CDF" w:rsidRPr="002B341C" w:rsidRDefault="00D908A0" w:rsidP="00D908A0">
            <w:pPr>
              <w:autoSpaceDE w:val="0"/>
              <w:autoSpaceDN w:val="0"/>
              <w:adjustRightInd w:val="0"/>
              <w:spacing w:line="240" w:lineRule="exact"/>
            </w:pPr>
            <w:r w:rsidRPr="002B341C">
              <w:rPr>
                <w:rFonts w:ascii="Calibri" w:hAnsi="Calibri"/>
              </w:rPr>
              <w:t xml:space="preserve">       </w:t>
            </w:r>
            <w:r w:rsidR="00020706" w:rsidRPr="002B341C">
              <w:t xml:space="preserve"> </w:t>
            </w:r>
            <w:r w:rsidRPr="002B341C">
              <w:rPr>
                <w:rFonts w:ascii="Calibri" w:hAnsi="Calibri"/>
              </w:rPr>
              <w:t xml:space="preserve">   </w:t>
            </w:r>
            <w:r w:rsidR="003E2CDF" w:rsidRPr="002B341C">
              <w:t>(ФИО)</w:t>
            </w:r>
            <w:r w:rsidR="00020706" w:rsidRPr="002B341C">
              <w:t xml:space="preserve"> </w:t>
            </w:r>
            <w:r w:rsidRPr="002B341C">
              <w:rPr>
                <w:rFonts w:ascii="Calibri" w:hAnsi="Calibri"/>
              </w:rPr>
              <w:t xml:space="preserve">                         </w:t>
            </w:r>
            <w:r w:rsidR="002B341C">
              <w:rPr>
                <w:rFonts w:ascii="Calibri" w:hAnsi="Calibri"/>
              </w:rPr>
              <w:t xml:space="preserve">                       </w:t>
            </w:r>
            <w:r w:rsidRPr="002B341C">
              <w:rPr>
                <w:rFonts w:ascii="Calibri" w:hAnsi="Calibri"/>
              </w:rPr>
              <w:t xml:space="preserve"> </w:t>
            </w:r>
            <w:r w:rsidR="003E2CDF" w:rsidRPr="002B341C">
              <w:t>(подпись)</w:t>
            </w:r>
          </w:p>
        </w:tc>
      </w:tr>
      <w:tr w:rsidR="003E2CDF" w:rsidRPr="007210A4" w:rsidTr="00765865">
        <w:trPr>
          <w:cantSplit/>
          <w:trHeight w:val="57"/>
        </w:trPr>
        <w:tc>
          <w:tcPr>
            <w:tcW w:w="5143" w:type="dxa"/>
          </w:tcPr>
          <w:p w:rsidR="003E2CDF" w:rsidRPr="007210A4" w:rsidRDefault="003E2CDF" w:rsidP="00AF482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712" w:type="dxa"/>
          </w:tcPr>
          <w:p w:rsidR="003E2CDF" w:rsidRPr="007210A4" w:rsidRDefault="003E2CDF" w:rsidP="00AF482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3E2CDF" w:rsidRPr="007210A4" w:rsidTr="00765865">
        <w:trPr>
          <w:cantSplit/>
          <w:trHeight w:val="57"/>
        </w:trPr>
        <w:tc>
          <w:tcPr>
            <w:tcW w:w="5143" w:type="dxa"/>
          </w:tcPr>
          <w:p w:rsidR="003E2CDF" w:rsidRPr="007210A4" w:rsidRDefault="00020706" w:rsidP="00AF482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7210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E2CDF" w:rsidRPr="007210A4">
              <w:rPr>
                <w:sz w:val="28"/>
                <w:szCs w:val="28"/>
              </w:rPr>
              <w:t>МП</w:t>
            </w:r>
          </w:p>
        </w:tc>
        <w:tc>
          <w:tcPr>
            <w:tcW w:w="4712" w:type="dxa"/>
          </w:tcPr>
          <w:p w:rsidR="003E2CDF" w:rsidRPr="007210A4" w:rsidRDefault="00020706" w:rsidP="00BC6227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7210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E2CDF" w:rsidRPr="007210A4">
              <w:rPr>
                <w:sz w:val="28"/>
                <w:szCs w:val="28"/>
              </w:rPr>
              <w:t>МП</w:t>
            </w:r>
          </w:p>
        </w:tc>
      </w:tr>
      <w:tr w:rsidR="003E2CDF" w:rsidRPr="007210A4" w:rsidTr="00765865">
        <w:trPr>
          <w:cantSplit/>
          <w:trHeight w:val="57"/>
        </w:trPr>
        <w:tc>
          <w:tcPr>
            <w:tcW w:w="5143" w:type="dxa"/>
          </w:tcPr>
          <w:p w:rsidR="003E2CDF" w:rsidRPr="007210A4" w:rsidRDefault="003E2CDF" w:rsidP="00AF482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712" w:type="dxa"/>
          </w:tcPr>
          <w:p w:rsidR="003E2CDF" w:rsidRPr="007210A4" w:rsidRDefault="003E2CDF" w:rsidP="00AF482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3E2CDF" w:rsidRPr="007210A4" w:rsidTr="00765865">
        <w:trPr>
          <w:cantSplit/>
          <w:trHeight w:val="57"/>
        </w:trPr>
        <w:tc>
          <w:tcPr>
            <w:tcW w:w="5143" w:type="dxa"/>
          </w:tcPr>
          <w:p w:rsidR="003E2CDF" w:rsidRPr="007210A4" w:rsidRDefault="003E2CDF" w:rsidP="00AF482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4712" w:type="dxa"/>
          </w:tcPr>
          <w:p w:rsidR="003E2CDF" w:rsidRPr="007210A4" w:rsidRDefault="003E2CDF" w:rsidP="00AF482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10A4">
              <w:rPr>
                <w:sz w:val="28"/>
                <w:szCs w:val="28"/>
              </w:rPr>
              <w:t xml:space="preserve">Руководитель финансового органа </w:t>
            </w:r>
          </w:p>
        </w:tc>
        <w:bookmarkStart w:id="8" w:name="_GoBack"/>
        <w:bookmarkEnd w:id="8"/>
      </w:tr>
      <w:tr w:rsidR="003E2CDF" w:rsidRPr="007210A4" w:rsidTr="001E5515">
        <w:trPr>
          <w:cantSplit/>
          <w:trHeight w:val="80"/>
        </w:trPr>
        <w:tc>
          <w:tcPr>
            <w:tcW w:w="5143" w:type="dxa"/>
          </w:tcPr>
          <w:p w:rsidR="003E2CDF" w:rsidRPr="007210A4" w:rsidRDefault="003E2CDF" w:rsidP="00AF482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712" w:type="dxa"/>
          </w:tcPr>
          <w:p w:rsidR="003E2CDF" w:rsidRPr="007210A4" w:rsidRDefault="003E2CDF" w:rsidP="00AF482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3E2CDF" w:rsidRPr="007210A4" w:rsidTr="00765865">
        <w:trPr>
          <w:cantSplit/>
          <w:trHeight w:val="57"/>
        </w:trPr>
        <w:tc>
          <w:tcPr>
            <w:tcW w:w="5143" w:type="dxa"/>
          </w:tcPr>
          <w:p w:rsidR="003E2CDF" w:rsidRPr="007210A4" w:rsidRDefault="003E2CDF" w:rsidP="00AF482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712" w:type="dxa"/>
          </w:tcPr>
          <w:p w:rsidR="003E2CDF" w:rsidRPr="00752230" w:rsidRDefault="008A7B68" w:rsidP="00BF6AA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  <w:r w:rsidRPr="008A7B68">
              <w:rPr>
                <w:rFonts w:ascii="Times New Roman" w:hAnsi="Times New Roman"/>
                <w:sz w:val="28"/>
                <w:szCs w:val="28"/>
                <w:u w:val="single"/>
              </w:rPr>
              <w:t>Е.А. Шалда</w:t>
            </w:r>
            <w:r w:rsidR="003E2CDF" w:rsidRPr="008A7B68">
              <w:rPr>
                <w:sz w:val="28"/>
                <w:szCs w:val="28"/>
              </w:rPr>
              <w:t xml:space="preserve"> </w:t>
            </w:r>
            <w:r w:rsidR="00BF6AA5" w:rsidRPr="008A7B68">
              <w:rPr>
                <w:rFonts w:asciiTheme="minorHAnsi" w:hAnsiTheme="minorHAnsi"/>
                <w:sz w:val="28"/>
                <w:szCs w:val="28"/>
              </w:rPr>
              <w:t xml:space="preserve">              </w:t>
            </w:r>
            <w:r w:rsidR="003E2CDF" w:rsidRPr="008A7B68">
              <w:rPr>
                <w:sz w:val="28"/>
                <w:szCs w:val="28"/>
              </w:rPr>
              <w:t>/ ___________</w:t>
            </w:r>
          </w:p>
        </w:tc>
      </w:tr>
      <w:tr w:rsidR="003E2CDF" w:rsidRPr="007210A4" w:rsidTr="006A76F9">
        <w:trPr>
          <w:cantSplit/>
          <w:trHeight w:val="318"/>
        </w:trPr>
        <w:tc>
          <w:tcPr>
            <w:tcW w:w="5143" w:type="dxa"/>
          </w:tcPr>
          <w:p w:rsidR="003E2CDF" w:rsidRPr="007210A4" w:rsidRDefault="003E2CDF" w:rsidP="00AF482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712" w:type="dxa"/>
          </w:tcPr>
          <w:p w:rsidR="003E2CDF" w:rsidRPr="002B341C" w:rsidRDefault="00020706" w:rsidP="00D908A0">
            <w:pPr>
              <w:autoSpaceDE w:val="0"/>
              <w:autoSpaceDN w:val="0"/>
              <w:adjustRightInd w:val="0"/>
              <w:spacing w:line="240" w:lineRule="exact"/>
            </w:pPr>
            <w:r w:rsidRPr="002B341C">
              <w:t xml:space="preserve"> </w:t>
            </w:r>
            <w:r w:rsidR="00D908A0" w:rsidRPr="002B341C">
              <w:rPr>
                <w:rFonts w:ascii="Calibri" w:hAnsi="Calibri"/>
              </w:rPr>
              <w:t xml:space="preserve">         </w:t>
            </w:r>
            <w:r w:rsidR="002B341C">
              <w:rPr>
                <w:rFonts w:ascii="Calibri" w:hAnsi="Calibri"/>
              </w:rPr>
              <w:t xml:space="preserve">  </w:t>
            </w:r>
            <w:r w:rsidR="00D908A0" w:rsidRPr="002B341C">
              <w:rPr>
                <w:rFonts w:ascii="Calibri" w:hAnsi="Calibri"/>
              </w:rPr>
              <w:t xml:space="preserve"> </w:t>
            </w:r>
            <w:r w:rsidR="003E2CDF" w:rsidRPr="002B341C">
              <w:t>(ФИО)</w:t>
            </w:r>
            <w:r w:rsidRPr="002B341C">
              <w:t xml:space="preserve"> </w:t>
            </w:r>
            <w:r w:rsidR="00D908A0" w:rsidRPr="002B341C">
              <w:rPr>
                <w:rFonts w:ascii="Calibri" w:hAnsi="Calibri"/>
              </w:rPr>
              <w:t xml:space="preserve">                        </w:t>
            </w:r>
            <w:r w:rsidR="002B341C">
              <w:rPr>
                <w:rFonts w:ascii="Calibri" w:hAnsi="Calibri"/>
              </w:rPr>
              <w:t xml:space="preserve">                        </w:t>
            </w:r>
            <w:r w:rsidR="00D908A0" w:rsidRPr="002B341C">
              <w:rPr>
                <w:rFonts w:ascii="Calibri" w:hAnsi="Calibri"/>
              </w:rPr>
              <w:t xml:space="preserve">  </w:t>
            </w:r>
            <w:r w:rsidR="003E2CDF" w:rsidRPr="002B341C">
              <w:t>(подпись)</w:t>
            </w:r>
          </w:p>
        </w:tc>
      </w:tr>
    </w:tbl>
    <w:p w:rsidR="00510BD3" w:rsidRPr="001B202F" w:rsidRDefault="00510BD3" w:rsidP="00510BD3">
      <w:pPr>
        <w:spacing w:after="120"/>
        <w:jc w:val="both"/>
        <w:rPr>
          <w:rFonts w:ascii="Calibri" w:hAnsi="Calibri"/>
          <w:sz w:val="28"/>
          <w:szCs w:val="28"/>
        </w:rPr>
      </w:pPr>
    </w:p>
    <w:sectPr w:rsidR="00510BD3" w:rsidRPr="001B202F" w:rsidSect="00752230">
      <w:headerReference w:type="even" r:id="rId11"/>
      <w:headerReference w:type="default" r:id="rId12"/>
      <w:footerReference w:type="first" r:id="rId13"/>
      <w:pgSz w:w="11907" w:h="16840" w:code="9"/>
      <w:pgMar w:top="1021" w:right="567" w:bottom="1021" w:left="1418" w:header="454" w:footer="454" w:gutter="0"/>
      <w:paperSrc w:first="15" w:other="15"/>
      <w:cols w:space="720"/>
      <w:formProt w:val="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49B6" w:rsidRDefault="002C49B6">
      <w:r>
        <w:separator/>
      </w:r>
    </w:p>
  </w:endnote>
  <w:endnote w:type="continuationSeparator" w:id="0">
    <w:p w:rsidR="002C49B6" w:rsidRDefault="002C4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2CDF" w:rsidRDefault="003E2CDF" w:rsidP="00607526">
    <w:pPr>
      <w:pStyle w:val="a7"/>
      <w:framePr w:wrap="around" w:vAnchor="text" w:hAnchor="page" w:x="15922" w:y="30"/>
      <w:ind w:right="360"/>
      <w:rPr>
        <w:rStyle w:val="a5"/>
      </w:rPr>
    </w:pPr>
  </w:p>
  <w:p w:rsidR="003E2CDF" w:rsidRPr="003811DB" w:rsidRDefault="003E2CDF" w:rsidP="003811DB">
    <w:pPr>
      <w:pStyle w:val="a7"/>
      <w:ind w:right="360"/>
      <w:jc w:val="right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49B6" w:rsidRDefault="002C49B6">
      <w:r>
        <w:separator/>
      </w:r>
    </w:p>
  </w:footnote>
  <w:footnote w:type="continuationSeparator" w:id="0">
    <w:p w:rsidR="002C49B6" w:rsidRDefault="002C49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2CDF" w:rsidRDefault="00265750" w:rsidP="00F5086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E2CD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E2CDF">
      <w:rPr>
        <w:rStyle w:val="a5"/>
        <w:noProof/>
      </w:rPr>
      <w:t>6</w:t>
    </w:r>
    <w:r>
      <w:rPr>
        <w:rStyle w:val="a5"/>
      </w:rPr>
      <w:fldChar w:fldCharType="end"/>
    </w:r>
  </w:p>
  <w:p w:rsidR="003E2CDF" w:rsidRDefault="003E2CD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2CDF" w:rsidRDefault="00265750" w:rsidP="00F50869">
    <w:pPr>
      <w:pStyle w:val="a3"/>
      <w:framePr w:wrap="around" w:vAnchor="text" w:hAnchor="margin" w:xAlign="center" w:y="1"/>
      <w:jc w:val="center"/>
      <w:rPr>
        <w:rStyle w:val="a5"/>
      </w:rPr>
    </w:pPr>
    <w:r>
      <w:rPr>
        <w:rStyle w:val="a5"/>
      </w:rPr>
      <w:fldChar w:fldCharType="begin"/>
    </w:r>
    <w:r w:rsidR="003E2CD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34E38">
      <w:rPr>
        <w:rStyle w:val="a5"/>
        <w:noProof/>
      </w:rPr>
      <w:t>7</w:t>
    </w:r>
    <w:r>
      <w:rPr>
        <w:rStyle w:val="a5"/>
      </w:rPr>
      <w:fldChar w:fldCharType="end"/>
    </w:r>
  </w:p>
  <w:p w:rsidR="003E2CDF" w:rsidRDefault="003E2CDF" w:rsidP="000709B7">
    <w:pPr>
      <w:pStyle w:val="a3"/>
      <w:framePr w:wrap="around" w:vAnchor="text" w:hAnchor="margin" w:xAlign="center" w:y="1"/>
      <w:rPr>
        <w:rStyle w:val="a5"/>
      </w:rPr>
    </w:pPr>
  </w:p>
  <w:p w:rsidR="003E2CDF" w:rsidRDefault="003E2CDF" w:rsidP="00F5086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B3CAEA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03263C9"/>
    <w:multiLevelType w:val="hybridMultilevel"/>
    <w:tmpl w:val="101A0A30"/>
    <w:lvl w:ilvl="0" w:tplc="6DAE1640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">
    <w:nsid w:val="7AA30439"/>
    <w:multiLevelType w:val="multilevel"/>
    <w:tmpl w:val="A44EF69A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6"/>
  <w:hyphenationZone w:val="142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60A5"/>
    <w:rsid w:val="00000EF8"/>
    <w:rsid w:val="00001609"/>
    <w:rsid w:val="00001E69"/>
    <w:rsid w:val="00010692"/>
    <w:rsid w:val="00011386"/>
    <w:rsid w:val="00013F48"/>
    <w:rsid w:val="00014339"/>
    <w:rsid w:val="000147A8"/>
    <w:rsid w:val="00015D9E"/>
    <w:rsid w:val="00020706"/>
    <w:rsid w:val="000306B0"/>
    <w:rsid w:val="00031ECA"/>
    <w:rsid w:val="000360EE"/>
    <w:rsid w:val="000365AD"/>
    <w:rsid w:val="00045BCD"/>
    <w:rsid w:val="00045FD3"/>
    <w:rsid w:val="00050A52"/>
    <w:rsid w:val="0005204C"/>
    <w:rsid w:val="00056A9F"/>
    <w:rsid w:val="00057AFC"/>
    <w:rsid w:val="00057EA7"/>
    <w:rsid w:val="0006020B"/>
    <w:rsid w:val="00060780"/>
    <w:rsid w:val="00061F25"/>
    <w:rsid w:val="00063ED0"/>
    <w:rsid w:val="000656C9"/>
    <w:rsid w:val="000709B7"/>
    <w:rsid w:val="00070E66"/>
    <w:rsid w:val="00075E1E"/>
    <w:rsid w:val="00075EF5"/>
    <w:rsid w:val="00082145"/>
    <w:rsid w:val="00087DFF"/>
    <w:rsid w:val="0009119C"/>
    <w:rsid w:val="00095D3B"/>
    <w:rsid w:val="000A2729"/>
    <w:rsid w:val="000A36C5"/>
    <w:rsid w:val="000A5C75"/>
    <w:rsid w:val="000B6205"/>
    <w:rsid w:val="000C016C"/>
    <w:rsid w:val="000C3BD3"/>
    <w:rsid w:val="000D1C74"/>
    <w:rsid w:val="000D368A"/>
    <w:rsid w:val="000D59E1"/>
    <w:rsid w:val="000D6126"/>
    <w:rsid w:val="000E10D1"/>
    <w:rsid w:val="000E1F00"/>
    <w:rsid w:val="000E2C5C"/>
    <w:rsid w:val="000E2D41"/>
    <w:rsid w:val="000F236B"/>
    <w:rsid w:val="000F3ADE"/>
    <w:rsid w:val="00102561"/>
    <w:rsid w:val="00102A1A"/>
    <w:rsid w:val="00102DCA"/>
    <w:rsid w:val="00103EF4"/>
    <w:rsid w:val="0010400F"/>
    <w:rsid w:val="00104E1C"/>
    <w:rsid w:val="0010742D"/>
    <w:rsid w:val="001118D1"/>
    <w:rsid w:val="0011191F"/>
    <w:rsid w:val="001150FE"/>
    <w:rsid w:val="001161CF"/>
    <w:rsid w:val="00130F19"/>
    <w:rsid w:val="00131EA7"/>
    <w:rsid w:val="00132EA1"/>
    <w:rsid w:val="00136A4B"/>
    <w:rsid w:val="0014187E"/>
    <w:rsid w:val="00142F88"/>
    <w:rsid w:val="0014724F"/>
    <w:rsid w:val="0014740B"/>
    <w:rsid w:val="00150A58"/>
    <w:rsid w:val="0015319A"/>
    <w:rsid w:val="00153225"/>
    <w:rsid w:val="00153404"/>
    <w:rsid w:val="00155A2C"/>
    <w:rsid w:val="001634B7"/>
    <w:rsid w:val="001669DB"/>
    <w:rsid w:val="001865F6"/>
    <w:rsid w:val="00186A61"/>
    <w:rsid w:val="00187FA6"/>
    <w:rsid w:val="001900F6"/>
    <w:rsid w:val="0019164D"/>
    <w:rsid w:val="001A26E1"/>
    <w:rsid w:val="001A7B99"/>
    <w:rsid w:val="001B0FD5"/>
    <w:rsid w:val="001B202F"/>
    <w:rsid w:val="001B42EE"/>
    <w:rsid w:val="001B59E0"/>
    <w:rsid w:val="001B75D2"/>
    <w:rsid w:val="001C3C91"/>
    <w:rsid w:val="001C77A5"/>
    <w:rsid w:val="001D054A"/>
    <w:rsid w:val="001D06EC"/>
    <w:rsid w:val="001D0A08"/>
    <w:rsid w:val="001D2F77"/>
    <w:rsid w:val="001E0E17"/>
    <w:rsid w:val="001E5515"/>
    <w:rsid w:val="001E6300"/>
    <w:rsid w:val="001E63D6"/>
    <w:rsid w:val="001E7BF0"/>
    <w:rsid w:val="001F2EBE"/>
    <w:rsid w:val="001F4BF7"/>
    <w:rsid w:val="001F736D"/>
    <w:rsid w:val="00200179"/>
    <w:rsid w:val="00204A50"/>
    <w:rsid w:val="00210025"/>
    <w:rsid w:val="002145CB"/>
    <w:rsid w:val="00220E83"/>
    <w:rsid w:val="00221152"/>
    <w:rsid w:val="00221B92"/>
    <w:rsid w:val="00222D1D"/>
    <w:rsid w:val="002237D0"/>
    <w:rsid w:val="00227653"/>
    <w:rsid w:val="002309FC"/>
    <w:rsid w:val="002322D6"/>
    <w:rsid w:val="002357F6"/>
    <w:rsid w:val="00237173"/>
    <w:rsid w:val="00240767"/>
    <w:rsid w:val="00243657"/>
    <w:rsid w:val="0025013C"/>
    <w:rsid w:val="00251EFB"/>
    <w:rsid w:val="00254E4C"/>
    <w:rsid w:val="00255D19"/>
    <w:rsid w:val="00265750"/>
    <w:rsid w:val="00265E2E"/>
    <w:rsid w:val="0027075D"/>
    <w:rsid w:val="00271C34"/>
    <w:rsid w:val="002722D6"/>
    <w:rsid w:val="002731F3"/>
    <w:rsid w:val="002742D5"/>
    <w:rsid w:val="002754BD"/>
    <w:rsid w:val="0027629E"/>
    <w:rsid w:val="00277DB1"/>
    <w:rsid w:val="00280959"/>
    <w:rsid w:val="002812D0"/>
    <w:rsid w:val="00281B00"/>
    <w:rsid w:val="00281BA3"/>
    <w:rsid w:val="00281CA2"/>
    <w:rsid w:val="00283323"/>
    <w:rsid w:val="00283B86"/>
    <w:rsid w:val="00285F03"/>
    <w:rsid w:val="00287DD6"/>
    <w:rsid w:val="00287E56"/>
    <w:rsid w:val="002940BF"/>
    <w:rsid w:val="002A4A69"/>
    <w:rsid w:val="002A671C"/>
    <w:rsid w:val="002B2484"/>
    <w:rsid w:val="002B269D"/>
    <w:rsid w:val="002B341C"/>
    <w:rsid w:val="002B4B02"/>
    <w:rsid w:val="002B6FAF"/>
    <w:rsid w:val="002C49B6"/>
    <w:rsid w:val="002C5D23"/>
    <w:rsid w:val="002D1598"/>
    <w:rsid w:val="002D201D"/>
    <w:rsid w:val="002D2690"/>
    <w:rsid w:val="002D75D1"/>
    <w:rsid w:val="002D7C9A"/>
    <w:rsid w:val="002E0D37"/>
    <w:rsid w:val="002E404B"/>
    <w:rsid w:val="002E7907"/>
    <w:rsid w:val="002F253B"/>
    <w:rsid w:val="002F46AD"/>
    <w:rsid w:val="0030180D"/>
    <w:rsid w:val="00301B91"/>
    <w:rsid w:val="00303B69"/>
    <w:rsid w:val="00305AF6"/>
    <w:rsid w:val="003125EE"/>
    <w:rsid w:val="00312914"/>
    <w:rsid w:val="0031324C"/>
    <w:rsid w:val="0031512F"/>
    <w:rsid w:val="00315BDA"/>
    <w:rsid w:val="00320E0F"/>
    <w:rsid w:val="00322BC8"/>
    <w:rsid w:val="003255D4"/>
    <w:rsid w:val="00325BE1"/>
    <w:rsid w:val="003274D4"/>
    <w:rsid w:val="003313A3"/>
    <w:rsid w:val="00333B03"/>
    <w:rsid w:val="003349B8"/>
    <w:rsid w:val="00337C77"/>
    <w:rsid w:val="0034101E"/>
    <w:rsid w:val="00343DC8"/>
    <w:rsid w:val="003515B9"/>
    <w:rsid w:val="0035566A"/>
    <w:rsid w:val="0035703B"/>
    <w:rsid w:val="0036010E"/>
    <w:rsid w:val="00361D4E"/>
    <w:rsid w:val="0036200C"/>
    <w:rsid w:val="00365F5F"/>
    <w:rsid w:val="00366773"/>
    <w:rsid w:val="0037087B"/>
    <w:rsid w:val="00372F80"/>
    <w:rsid w:val="00377BD3"/>
    <w:rsid w:val="003811DB"/>
    <w:rsid w:val="00381567"/>
    <w:rsid w:val="00382358"/>
    <w:rsid w:val="00393B86"/>
    <w:rsid w:val="00396D13"/>
    <w:rsid w:val="0039753A"/>
    <w:rsid w:val="00397A33"/>
    <w:rsid w:val="003A0A26"/>
    <w:rsid w:val="003A1773"/>
    <w:rsid w:val="003A4D37"/>
    <w:rsid w:val="003A520D"/>
    <w:rsid w:val="003A684C"/>
    <w:rsid w:val="003B16A4"/>
    <w:rsid w:val="003B1F0F"/>
    <w:rsid w:val="003B2216"/>
    <w:rsid w:val="003B59EE"/>
    <w:rsid w:val="003B6ECE"/>
    <w:rsid w:val="003C07BB"/>
    <w:rsid w:val="003E2CDF"/>
    <w:rsid w:val="003F2971"/>
    <w:rsid w:val="00404058"/>
    <w:rsid w:val="00406697"/>
    <w:rsid w:val="0041111B"/>
    <w:rsid w:val="00412858"/>
    <w:rsid w:val="004154D5"/>
    <w:rsid w:val="0041614D"/>
    <w:rsid w:val="00420A7E"/>
    <w:rsid w:val="004239C8"/>
    <w:rsid w:val="00425DB8"/>
    <w:rsid w:val="004260D3"/>
    <w:rsid w:val="00430C74"/>
    <w:rsid w:val="00431D6A"/>
    <w:rsid w:val="00432863"/>
    <w:rsid w:val="0043328E"/>
    <w:rsid w:val="00434E19"/>
    <w:rsid w:val="00435DCD"/>
    <w:rsid w:val="00437667"/>
    <w:rsid w:val="00441F3D"/>
    <w:rsid w:val="004452E3"/>
    <w:rsid w:val="00452301"/>
    <w:rsid w:val="00466101"/>
    <w:rsid w:val="0046747B"/>
    <w:rsid w:val="00470F65"/>
    <w:rsid w:val="00471586"/>
    <w:rsid w:val="00473FA5"/>
    <w:rsid w:val="00476464"/>
    <w:rsid w:val="00476AF2"/>
    <w:rsid w:val="004808FD"/>
    <w:rsid w:val="00484266"/>
    <w:rsid w:val="0048637A"/>
    <w:rsid w:val="00490A11"/>
    <w:rsid w:val="00492602"/>
    <w:rsid w:val="00496864"/>
    <w:rsid w:val="004A0611"/>
    <w:rsid w:val="004A0F32"/>
    <w:rsid w:val="004A2447"/>
    <w:rsid w:val="004A411D"/>
    <w:rsid w:val="004B1348"/>
    <w:rsid w:val="004B1F4B"/>
    <w:rsid w:val="004B3C55"/>
    <w:rsid w:val="004C1CBB"/>
    <w:rsid w:val="004C2DB4"/>
    <w:rsid w:val="004C415B"/>
    <w:rsid w:val="004D024C"/>
    <w:rsid w:val="004D05B8"/>
    <w:rsid w:val="004D22C5"/>
    <w:rsid w:val="004D383F"/>
    <w:rsid w:val="004D4D65"/>
    <w:rsid w:val="004E1B7A"/>
    <w:rsid w:val="004E217B"/>
    <w:rsid w:val="004E5184"/>
    <w:rsid w:val="004E5E38"/>
    <w:rsid w:val="004E7329"/>
    <w:rsid w:val="004F57C1"/>
    <w:rsid w:val="00501D60"/>
    <w:rsid w:val="0050588D"/>
    <w:rsid w:val="005061DD"/>
    <w:rsid w:val="00510BD3"/>
    <w:rsid w:val="00510E2A"/>
    <w:rsid w:val="0051494C"/>
    <w:rsid w:val="00524C2C"/>
    <w:rsid w:val="00533455"/>
    <w:rsid w:val="005334F9"/>
    <w:rsid w:val="005344DA"/>
    <w:rsid w:val="005364BF"/>
    <w:rsid w:val="0053759B"/>
    <w:rsid w:val="005433C1"/>
    <w:rsid w:val="005438BF"/>
    <w:rsid w:val="00547C4F"/>
    <w:rsid w:val="00554A5E"/>
    <w:rsid w:val="005602CA"/>
    <w:rsid w:val="00561DD7"/>
    <w:rsid w:val="0056590D"/>
    <w:rsid w:val="00565C12"/>
    <w:rsid w:val="005719A8"/>
    <w:rsid w:val="00576E7D"/>
    <w:rsid w:val="00580172"/>
    <w:rsid w:val="00582AF2"/>
    <w:rsid w:val="00584894"/>
    <w:rsid w:val="00584DD1"/>
    <w:rsid w:val="0059141D"/>
    <w:rsid w:val="00591566"/>
    <w:rsid w:val="005A0C6F"/>
    <w:rsid w:val="005A2675"/>
    <w:rsid w:val="005A48D4"/>
    <w:rsid w:val="005A508D"/>
    <w:rsid w:val="005A5A77"/>
    <w:rsid w:val="005B3A18"/>
    <w:rsid w:val="005B55EF"/>
    <w:rsid w:val="005B577F"/>
    <w:rsid w:val="005B6429"/>
    <w:rsid w:val="005B78B4"/>
    <w:rsid w:val="005C1E09"/>
    <w:rsid w:val="005C3A1F"/>
    <w:rsid w:val="005C3C08"/>
    <w:rsid w:val="005C4D69"/>
    <w:rsid w:val="005C5F59"/>
    <w:rsid w:val="005C6A0F"/>
    <w:rsid w:val="005E0512"/>
    <w:rsid w:val="005E24AE"/>
    <w:rsid w:val="005E5E47"/>
    <w:rsid w:val="005F0EC0"/>
    <w:rsid w:val="005F1AE9"/>
    <w:rsid w:val="005F2028"/>
    <w:rsid w:val="005F24ED"/>
    <w:rsid w:val="006016A6"/>
    <w:rsid w:val="00603216"/>
    <w:rsid w:val="00603D46"/>
    <w:rsid w:val="00607526"/>
    <w:rsid w:val="006077DC"/>
    <w:rsid w:val="00612220"/>
    <w:rsid w:val="00612B32"/>
    <w:rsid w:val="006202EE"/>
    <w:rsid w:val="0062270D"/>
    <w:rsid w:val="00622AE8"/>
    <w:rsid w:val="00631CF5"/>
    <w:rsid w:val="00632F91"/>
    <w:rsid w:val="00637D38"/>
    <w:rsid w:val="006404D8"/>
    <w:rsid w:val="00640BB1"/>
    <w:rsid w:val="00640C2D"/>
    <w:rsid w:val="00641C29"/>
    <w:rsid w:val="006462F3"/>
    <w:rsid w:val="00651977"/>
    <w:rsid w:val="0065272C"/>
    <w:rsid w:val="006538A2"/>
    <w:rsid w:val="00653B6B"/>
    <w:rsid w:val="0065590D"/>
    <w:rsid w:val="006620C5"/>
    <w:rsid w:val="00662AFF"/>
    <w:rsid w:val="006710D8"/>
    <w:rsid w:val="0067335B"/>
    <w:rsid w:val="006750DE"/>
    <w:rsid w:val="006768C5"/>
    <w:rsid w:val="00683B7E"/>
    <w:rsid w:val="00687C2D"/>
    <w:rsid w:val="00691E35"/>
    <w:rsid w:val="0069412C"/>
    <w:rsid w:val="006A2FC2"/>
    <w:rsid w:val="006A30DB"/>
    <w:rsid w:val="006A3EA1"/>
    <w:rsid w:val="006A5CF7"/>
    <w:rsid w:val="006A6372"/>
    <w:rsid w:val="006A6F1E"/>
    <w:rsid w:val="006A7239"/>
    <w:rsid w:val="006A7640"/>
    <w:rsid w:val="006A76F9"/>
    <w:rsid w:val="006B072E"/>
    <w:rsid w:val="006B0A4D"/>
    <w:rsid w:val="006B0AEC"/>
    <w:rsid w:val="006B2DB8"/>
    <w:rsid w:val="006B46F0"/>
    <w:rsid w:val="006B49DE"/>
    <w:rsid w:val="006B5E94"/>
    <w:rsid w:val="006C5036"/>
    <w:rsid w:val="006C6134"/>
    <w:rsid w:val="006D0465"/>
    <w:rsid w:val="006D2105"/>
    <w:rsid w:val="006D286E"/>
    <w:rsid w:val="006D3941"/>
    <w:rsid w:val="006D653D"/>
    <w:rsid w:val="006E001D"/>
    <w:rsid w:val="006E023F"/>
    <w:rsid w:val="006E0F1F"/>
    <w:rsid w:val="006E40A9"/>
    <w:rsid w:val="006F07F3"/>
    <w:rsid w:val="006F5E6C"/>
    <w:rsid w:val="00700A39"/>
    <w:rsid w:val="00701F6F"/>
    <w:rsid w:val="00702616"/>
    <w:rsid w:val="007027D2"/>
    <w:rsid w:val="00704322"/>
    <w:rsid w:val="00704F44"/>
    <w:rsid w:val="00706599"/>
    <w:rsid w:val="00707F5B"/>
    <w:rsid w:val="00711FA7"/>
    <w:rsid w:val="007148A1"/>
    <w:rsid w:val="0071688B"/>
    <w:rsid w:val="007210A4"/>
    <w:rsid w:val="007247E7"/>
    <w:rsid w:val="00725624"/>
    <w:rsid w:val="00727760"/>
    <w:rsid w:val="00740B13"/>
    <w:rsid w:val="00750DEA"/>
    <w:rsid w:val="00752127"/>
    <w:rsid w:val="00752230"/>
    <w:rsid w:val="00752B34"/>
    <w:rsid w:val="00753C20"/>
    <w:rsid w:val="00756842"/>
    <w:rsid w:val="00763012"/>
    <w:rsid w:val="00765865"/>
    <w:rsid w:val="00767527"/>
    <w:rsid w:val="007708CE"/>
    <w:rsid w:val="0077168D"/>
    <w:rsid w:val="007733CF"/>
    <w:rsid w:val="00774907"/>
    <w:rsid w:val="0077547C"/>
    <w:rsid w:val="00776020"/>
    <w:rsid w:val="0077720B"/>
    <w:rsid w:val="00780CDD"/>
    <w:rsid w:val="00780D9E"/>
    <w:rsid w:val="00787168"/>
    <w:rsid w:val="00790C3D"/>
    <w:rsid w:val="00792E8D"/>
    <w:rsid w:val="00795BA2"/>
    <w:rsid w:val="007A440E"/>
    <w:rsid w:val="007A4B64"/>
    <w:rsid w:val="007A5B56"/>
    <w:rsid w:val="007A6DFE"/>
    <w:rsid w:val="007B71EC"/>
    <w:rsid w:val="007C004B"/>
    <w:rsid w:val="007C0591"/>
    <w:rsid w:val="007C1C3D"/>
    <w:rsid w:val="007C1E7E"/>
    <w:rsid w:val="007C3EF4"/>
    <w:rsid w:val="007D1586"/>
    <w:rsid w:val="007D6140"/>
    <w:rsid w:val="007D6BE5"/>
    <w:rsid w:val="007E13DB"/>
    <w:rsid w:val="007E2645"/>
    <w:rsid w:val="007E5120"/>
    <w:rsid w:val="007E6CFD"/>
    <w:rsid w:val="007F53CB"/>
    <w:rsid w:val="0080277A"/>
    <w:rsid w:val="008041B8"/>
    <w:rsid w:val="00804393"/>
    <w:rsid w:val="0080569A"/>
    <w:rsid w:val="00812ECF"/>
    <w:rsid w:val="0081534B"/>
    <w:rsid w:val="00827032"/>
    <w:rsid w:val="00830F38"/>
    <w:rsid w:val="00831078"/>
    <w:rsid w:val="008374F3"/>
    <w:rsid w:val="00837A75"/>
    <w:rsid w:val="00840492"/>
    <w:rsid w:val="00840EFD"/>
    <w:rsid w:val="00840F06"/>
    <w:rsid w:val="00842644"/>
    <w:rsid w:val="00843919"/>
    <w:rsid w:val="00845514"/>
    <w:rsid w:val="008563FE"/>
    <w:rsid w:val="0085649D"/>
    <w:rsid w:val="008675FF"/>
    <w:rsid w:val="008717ED"/>
    <w:rsid w:val="00872239"/>
    <w:rsid w:val="00876172"/>
    <w:rsid w:val="00876E33"/>
    <w:rsid w:val="008840F2"/>
    <w:rsid w:val="008865E0"/>
    <w:rsid w:val="00887B2A"/>
    <w:rsid w:val="00890B22"/>
    <w:rsid w:val="008921DC"/>
    <w:rsid w:val="0089617D"/>
    <w:rsid w:val="00897919"/>
    <w:rsid w:val="00897C9D"/>
    <w:rsid w:val="008A1D07"/>
    <w:rsid w:val="008A2F06"/>
    <w:rsid w:val="008A37FF"/>
    <w:rsid w:val="008A40B1"/>
    <w:rsid w:val="008A7B68"/>
    <w:rsid w:val="008B23B9"/>
    <w:rsid w:val="008B2F08"/>
    <w:rsid w:val="008C0DA0"/>
    <w:rsid w:val="008C1652"/>
    <w:rsid w:val="008C1E44"/>
    <w:rsid w:val="008C5631"/>
    <w:rsid w:val="008C76F9"/>
    <w:rsid w:val="008D225E"/>
    <w:rsid w:val="008D3B02"/>
    <w:rsid w:val="008D4267"/>
    <w:rsid w:val="008D65D0"/>
    <w:rsid w:val="008D67BA"/>
    <w:rsid w:val="008D7CF0"/>
    <w:rsid w:val="008E20B2"/>
    <w:rsid w:val="008E2816"/>
    <w:rsid w:val="008E38BC"/>
    <w:rsid w:val="008E3938"/>
    <w:rsid w:val="008F5F13"/>
    <w:rsid w:val="00904547"/>
    <w:rsid w:val="00905D44"/>
    <w:rsid w:val="00915AF4"/>
    <w:rsid w:val="0091671C"/>
    <w:rsid w:val="0091698D"/>
    <w:rsid w:val="00916ECB"/>
    <w:rsid w:val="00917D0E"/>
    <w:rsid w:val="009201C3"/>
    <w:rsid w:val="00920652"/>
    <w:rsid w:val="00923FBE"/>
    <w:rsid w:val="00933927"/>
    <w:rsid w:val="00936D77"/>
    <w:rsid w:val="009402D9"/>
    <w:rsid w:val="00940FB4"/>
    <w:rsid w:val="0094247B"/>
    <w:rsid w:val="00946F10"/>
    <w:rsid w:val="009475BA"/>
    <w:rsid w:val="00950561"/>
    <w:rsid w:val="00950661"/>
    <w:rsid w:val="00950BD1"/>
    <w:rsid w:val="009511D8"/>
    <w:rsid w:val="00951FDA"/>
    <w:rsid w:val="0096000B"/>
    <w:rsid w:val="0096178F"/>
    <w:rsid w:val="009641E9"/>
    <w:rsid w:val="00971419"/>
    <w:rsid w:val="00973A49"/>
    <w:rsid w:val="00975047"/>
    <w:rsid w:val="00981244"/>
    <w:rsid w:val="00982204"/>
    <w:rsid w:val="00983183"/>
    <w:rsid w:val="00987244"/>
    <w:rsid w:val="00990143"/>
    <w:rsid w:val="009905FA"/>
    <w:rsid w:val="00990787"/>
    <w:rsid w:val="0099096B"/>
    <w:rsid w:val="009A3D2D"/>
    <w:rsid w:val="009A60EB"/>
    <w:rsid w:val="009A6DE2"/>
    <w:rsid w:val="009B2608"/>
    <w:rsid w:val="009B2EE3"/>
    <w:rsid w:val="009B3588"/>
    <w:rsid w:val="009B4DBB"/>
    <w:rsid w:val="009C08A9"/>
    <w:rsid w:val="009C1CBC"/>
    <w:rsid w:val="009C280B"/>
    <w:rsid w:val="009C2B29"/>
    <w:rsid w:val="009C49A4"/>
    <w:rsid w:val="009C5A78"/>
    <w:rsid w:val="009C7640"/>
    <w:rsid w:val="009D0541"/>
    <w:rsid w:val="009D5654"/>
    <w:rsid w:val="009D6B63"/>
    <w:rsid w:val="009D6B78"/>
    <w:rsid w:val="009E1D69"/>
    <w:rsid w:val="009E5122"/>
    <w:rsid w:val="009E64C4"/>
    <w:rsid w:val="009E7372"/>
    <w:rsid w:val="009F2CD7"/>
    <w:rsid w:val="009F57C0"/>
    <w:rsid w:val="00A02E6D"/>
    <w:rsid w:val="00A04023"/>
    <w:rsid w:val="00A05DB5"/>
    <w:rsid w:val="00A07DFE"/>
    <w:rsid w:val="00A11CE8"/>
    <w:rsid w:val="00A1301A"/>
    <w:rsid w:val="00A143B3"/>
    <w:rsid w:val="00A164E1"/>
    <w:rsid w:val="00A1687F"/>
    <w:rsid w:val="00A25951"/>
    <w:rsid w:val="00A2636F"/>
    <w:rsid w:val="00A26427"/>
    <w:rsid w:val="00A2708C"/>
    <w:rsid w:val="00A35D2E"/>
    <w:rsid w:val="00A36829"/>
    <w:rsid w:val="00A413DC"/>
    <w:rsid w:val="00A42393"/>
    <w:rsid w:val="00A4333F"/>
    <w:rsid w:val="00A51045"/>
    <w:rsid w:val="00A541E8"/>
    <w:rsid w:val="00A5667C"/>
    <w:rsid w:val="00A571AA"/>
    <w:rsid w:val="00A576E5"/>
    <w:rsid w:val="00A61A27"/>
    <w:rsid w:val="00A61F71"/>
    <w:rsid w:val="00A6327D"/>
    <w:rsid w:val="00A666D5"/>
    <w:rsid w:val="00A70EFA"/>
    <w:rsid w:val="00A70F5D"/>
    <w:rsid w:val="00A733DB"/>
    <w:rsid w:val="00A73812"/>
    <w:rsid w:val="00A803A5"/>
    <w:rsid w:val="00A81271"/>
    <w:rsid w:val="00A8222C"/>
    <w:rsid w:val="00A86456"/>
    <w:rsid w:val="00A86D3E"/>
    <w:rsid w:val="00AA41CF"/>
    <w:rsid w:val="00AA7255"/>
    <w:rsid w:val="00AB07EC"/>
    <w:rsid w:val="00AB0DD4"/>
    <w:rsid w:val="00AB1FEB"/>
    <w:rsid w:val="00AB208B"/>
    <w:rsid w:val="00AB7FB8"/>
    <w:rsid w:val="00AC127E"/>
    <w:rsid w:val="00AC24F4"/>
    <w:rsid w:val="00AC2BDC"/>
    <w:rsid w:val="00AD24CE"/>
    <w:rsid w:val="00AD30BC"/>
    <w:rsid w:val="00AD63FB"/>
    <w:rsid w:val="00AD704A"/>
    <w:rsid w:val="00AE41A1"/>
    <w:rsid w:val="00AE7861"/>
    <w:rsid w:val="00AF4826"/>
    <w:rsid w:val="00AF4F3D"/>
    <w:rsid w:val="00AF565E"/>
    <w:rsid w:val="00B03B2F"/>
    <w:rsid w:val="00B10411"/>
    <w:rsid w:val="00B13E66"/>
    <w:rsid w:val="00B1652E"/>
    <w:rsid w:val="00B17E89"/>
    <w:rsid w:val="00B20A99"/>
    <w:rsid w:val="00B20AA2"/>
    <w:rsid w:val="00B23A7A"/>
    <w:rsid w:val="00B2403E"/>
    <w:rsid w:val="00B27E81"/>
    <w:rsid w:val="00B329DF"/>
    <w:rsid w:val="00B34B38"/>
    <w:rsid w:val="00B356CA"/>
    <w:rsid w:val="00B3701C"/>
    <w:rsid w:val="00B43298"/>
    <w:rsid w:val="00B608C9"/>
    <w:rsid w:val="00B62C08"/>
    <w:rsid w:val="00B76369"/>
    <w:rsid w:val="00B76A04"/>
    <w:rsid w:val="00B76BC7"/>
    <w:rsid w:val="00B810CE"/>
    <w:rsid w:val="00B81C55"/>
    <w:rsid w:val="00B8433D"/>
    <w:rsid w:val="00B850F9"/>
    <w:rsid w:val="00B8538B"/>
    <w:rsid w:val="00B914D2"/>
    <w:rsid w:val="00B934F0"/>
    <w:rsid w:val="00B93EFE"/>
    <w:rsid w:val="00B93F83"/>
    <w:rsid w:val="00B95D7E"/>
    <w:rsid w:val="00B96C14"/>
    <w:rsid w:val="00B97101"/>
    <w:rsid w:val="00BA1EAA"/>
    <w:rsid w:val="00BA3575"/>
    <w:rsid w:val="00BA61A5"/>
    <w:rsid w:val="00BB071E"/>
    <w:rsid w:val="00BB405E"/>
    <w:rsid w:val="00BC6227"/>
    <w:rsid w:val="00BC71E3"/>
    <w:rsid w:val="00BE729B"/>
    <w:rsid w:val="00BE78EE"/>
    <w:rsid w:val="00BE7D0A"/>
    <w:rsid w:val="00BF085E"/>
    <w:rsid w:val="00BF0D42"/>
    <w:rsid w:val="00BF6AA5"/>
    <w:rsid w:val="00C00479"/>
    <w:rsid w:val="00C016F3"/>
    <w:rsid w:val="00C020EC"/>
    <w:rsid w:val="00C03958"/>
    <w:rsid w:val="00C060F6"/>
    <w:rsid w:val="00C06E2E"/>
    <w:rsid w:val="00C07C93"/>
    <w:rsid w:val="00C120C9"/>
    <w:rsid w:val="00C13575"/>
    <w:rsid w:val="00C20B4D"/>
    <w:rsid w:val="00C25083"/>
    <w:rsid w:val="00C25315"/>
    <w:rsid w:val="00C25F29"/>
    <w:rsid w:val="00C360E5"/>
    <w:rsid w:val="00C36B40"/>
    <w:rsid w:val="00C42D0E"/>
    <w:rsid w:val="00C47371"/>
    <w:rsid w:val="00C479AD"/>
    <w:rsid w:val="00C504DA"/>
    <w:rsid w:val="00C53F15"/>
    <w:rsid w:val="00C54900"/>
    <w:rsid w:val="00C57484"/>
    <w:rsid w:val="00C57CE8"/>
    <w:rsid w:val="00C63F77"/>
    <w:rsid w:val="00C67E17"/>
    <w:rsid w:val="00C70EC0"/>
    <w:rsid w:val="00C7321B"/>
    <w:rsid w:val="00C76200"/>
    <w:rsid w:val="00C7686F"/>
    <w:rsid w:val="00C77072"/>
    <w:rsid w:val="00C77FAC"/>
    <w:rsid w:val="00C85084"/>
    <w:rsid w:val="00C905DA"/>
    <w:rsid w:val="00C921A5"/>
    <w:rsid w:val="00C9398B"/>
    <w:rsid w:val="00CA1FC8"/>
    <w:rsid w:val="00CA2BF7"/>
    <w:rsid w:val="00CA5886"/>
    <w:rsid w:val="00CA7EBE"/>
    <w:rsid w:val="00CB29A2"/>
    <w:rsid w:val="00CB4E77"/>
    <w:rsid w:val="00CC223F"/>
    <w:rsid w:val="00CC227F"/>
    <w:rsid w:val="00CC290A"/>
    <w:rsid w:val="00CC3122"/>
    <w:rsid w:val="00CC4C57"/>
    <w:rsid w:val="00CD06A4"/>
    <w:rsid w:val="00CD06F3"/>
    <w:rsid w:val="00CD249F"/>
    <w:rsid w:val="00CD4BCB"/>
    <w:rsid w:val="00CD5682"/>
    <w:rsid w:val="00CD6F4C"/>
    <w:rsid w:val="00CE2EB9"/>
    <w:rsid w:val="00CE389D"/>
    <w:rsid w:val="00CF4415"/>
    <w:rsid w:val="00CF55D9"/>
    <w:rsid w:val="00CF7835"/>
    <w:rsid w:val="00CF78A6"/>
    <w:rsid w:val="00D00C80"/>
    <w:rsid w:val="00D01BD4"/>
    <w:rsid w:val="00D03C0B"/>
    <w:rsid w:val="00D12AF9"/>
    <w:rsid w:val="00D158A2"/>
    <w:rsid w:val="00D204B6"/>
    <w:rsid w:val="00D21570"/>
    <w:rsid w:val="00D23F78"/>
    <w:rsid w:val="00D2604F"/>
    <w:rsid w:val="00D26543"/>
    <w:rsid w:val="00D26D3E"/>
    <w:rsid w:val="00D3086C"/>
    <w:rsid w:val="00D3089F"/>
    <w:rsid w:val="00D32A94"/>
    <w:rsid w:val="00D34E97"/>
    <w:rsid w:val="00D35E80"/>
    <w:rsid w:val="00D379FF"/>
    <w:rsid w:val="00D42EA5"/>
    <w:rsid w:val="00D43177"/>
    <w:rsid w:val="00D4457B"/>
    <w:rsid w:val="00D46B54"/>
    <w:rsid w:val="00D524A5"/>
    <w:rsid w:val="00D55844"/>
    <w:rsid w:val="00D61107"/>
    <w:rsid w:val="00D631E1"/>
    <w:rsid w:val="00D65360"/>
    <w:rsid w:val="00D660A5"/>
    <w:rsid w:val="00D723F8"/>
    <w:rsid w:val="00D7389D"/>
    <w:rsid w:val="00D81F33"/>
    <w:rsid w:val="00D832EF"/>
    <w:rsid w:val="00D83B0B"/>
    <w:rsid w:val="00D844AC"/>
    <w:rsid w:val="00D85D12"/>
    <w:rsid w:val="00D86A7B"/>
    <w:rsid w:val="00D87AEC"/>
    <w:rsid w:val="00D90599"/>
    <w:rsid w:val="00D908A0"/>
    <w:rsid w:val="00D90EDE"/>
    <w:rsid w:val="00D93EF6"/>
    <w:rsid w:val="00D956CA"/>
    <w:rsid w:val="00DA1539"/>
    <w:rsid w:val="00DA1EBC"/>
    <w:rsid w:val="00DA767F"/>
    <w:rsid w:val="00DB1F6F"/>
    <w:rsid w:val="00DB3089"/>
    <w:rsid w:val="00DC216E"/>
    <w:rsid w:val="00DC262E"/>
    <w:rsid w:val="00DC3989"/>
    <w:rsid w:val="00DC51FC"/>
    <w:rsid w:val="00DD2444"/>
    <w:rsid w:val="00DD2EFB"/>
    <w:rsid w:val="00DD324C"/>
    <w:rsid w:val="00DD380F"/>
    <w:rsid w:val="00DD730B"/>
    <w:rsid w:val="00DE02FE"/>
    <w:rsid w:val="00DE2E53"/>
    <w:rsid w:val="00DE3829"/>
    <w:rsid w:val="00DE6337"/>
    <w:rsid w:val="00DF14FD"/>
    <w:rsid w:val="00DF2EE2"/>
    <w:rsid w:val="00DF2FA4"/>
    <w:rsid w:val="00DF30E6"/>
    <w:rsid w:val="00DF424E"/>
    <w:rsid w:val="00DF4D9F"/>
    <w:rsid w:val="00DF6155"/>
    <w:rsid w:val="00DF6858"/>
    <w:rsid w:val="00DF7B07"/>
    <w:rsid w:val="00E00013"/>
    <w:rsid w:val="00E00E13"/>
    <w:rsid w:val="00E013F7"/>
    <w:rsid w:val="00E03599"/>
    <w:rsid w:val="00E04B34"/>
    <w:rsid w:val="00E05749"/>
    <w:rsid w:val="00E10FCB"/>
    <w:rsid w:val="00E12551"/>
    <w:rsid w:val="00E15C5A"/>
    <w:rsid w:val="00E2118F"/>
    <w:rsid w:val="00E230FE"/>
    <w:rsid w:val="00E242A8"/>
    <w:rsid w:val="00E26B1E"/>
    <w:rsid w:val="00E271F6"/>
    <w:rsid w:val="00E31B59"/>
    <w:rsid w:val="00E327E3"/>
    <w:rsid w:val="00E34E38"/>
    <w:rsid w:val="00E40A02"/>
    <w:rsid w:val="00E40ADA"/>
    <w:rsid w:val="00E4294F"/>
    <w:rsid w:val="00E504E9"/>
    <w:rsid w:val="00E53282"/>
    <w:rsid w:val="00E6166A"/>
    <w:rsid w:val="00E64E66"/>
    <w:rsid w:val="00E65D2A"/>
    <w:rsid w:val="00E667AA"/>
    <w:rsid w:val="00E707C6"/>
    <w:rsid w:val="00E72C35"/>
    <w:rsid w:val="00E76A7F"/>
    <w:rsid w:val="00E80440"/>
    <w:rsid w:val="00E8079D"/>
    <w:rsid w:val="00E80C33"/>
    <w:rsid w:val="00E81372"/>
    <w:rsid w:val="00E83355"/>
    <w:rsid w:val="00E841B8"/>
    <w:rsid w:val="00E84CCA"/>
    <w:rsid w:val="00E90A3C"/>
    <w:rsid w:val="00E91541"/>
    <w:rsid w:val="00E928D5"/>
    <w:rsid w:val="00E97378"/>
    <w:rsid w:val="00EA4A5C"/>
    <w:rsid w:val="00EA5727"/>
    <w:rsid w:val="00EA5D05"/>
    <w:rsid w:val="00EB549E"/>
    <w:rsid w:val="00EC0CD3"/>
    <w:rsid w:val="00EC1876"/>
    <w:rsid w:val="00EC2438"/>
    <w:rsid w:val="00EC5A71"/>
    <w:rsid w:val="00ED027D"/>
    <w:rsid w:val="00ED0609"/>
    <w:rsid w:val="00ED144F"/>
    <w:rsid w:val="00ED5F70"/>
    <w:rsid w:val="00ED6A04"/>
    <w:rsid w:val="00EE16B5"/>
    <w:rsid w:val="00EE2669"/>
    <w:rsid w:val="00EE4705"/>
    <w:rsid w:val="00EE7ABC"/>
    <w:rsid w:val="00EF0CAC"/>
    <w:rsid w:val="00EF733D"/>
    <w:rsid w:val="00F038CC"/>
    <w:rsid w:val="00F05F6B"/>
    <w:rsid w:val="00F07717"/>
    <w:rsid w:val="00F10EEE"/>
    <w:rsid w:val="00F116ED"/>
    <w:rsid w:val="00F14943"/>
    <w:rsid w:val="00F15FEA"/>
    <w:rsid w:val="00F203BC"/>
    <w:rsid w:val="00F22914"/>
    <w:rsid w:val="00F25CCD"/>
    <w:rsid w:val="00F327AA"/>
    <w:rsid w:val="00F3759F"/>
    <w:rsid w:val="00F440B9"/>
    <w:rsid w:val="00F4602E"/>
    <w:rsid w:val="00F50869"/>
    <w:rsid w:val="00F52A28"/>
    <w:rsid w:val="00F54886"/>
    <w:rsid w:val="00F55FC0"/>
    <w:rsid w:val="00F57F85"/>
    <w:rsid w:val="00F60F4A"/>
    <w:rsid w:val="00F72282"/>
    <w:rsid w:val="00F75384"/>
    <w:rsid w:val="00F75530"/>
    <w:rsid w:val="00F763EF"/>
    <w:rsid w:val="00F82AF1"/>
    <w:rsid w:val="00F84F27"/>
    <w:rsid w:val="00F84FDB"/>
    <w:rsid w:val="00F86020"/>
    <w:rsid w:val="00F87AEE"/>
    <w:rsid w:val="00F9446B"/>
    <w:rsid w:val="00FA119A"/>
    <w:rsid w:val="00FA25E2"/>
    <w:rsid w:val="00FA42A3"/>
    <w:rsid w:val="00FA5ACD"/>
    <w:rsid w:val="00FB2EFD"/>
    <w:rsid w:val="00FB33D5"/>
    <w:rsid w:val="00FB4B11"/>
    <w:rsid w:val="00FC02AA"/>
    <w:rsid w:val="00FC0DDD"/>
    <w:rsid w:val="00FC3159"/>
    <w:rsid w:val="00FC63E8"/>
    <w:rsid w:val="00FD224B"/>
    <w:rsid w:val="00FD3D26"/>
    <w:rsid w:val="00FD4E29"/>
    <w:rsid w:val="00FD69D2"/>
    <w:rsid w:val="00FE0D26"/>
    <w:rsid w:val="00FE18EF"/>
    <w:rsid w:val="00FE1FD8"/>
    <w:rsid w:val="00FE4F36"/>
    <w:rsid w:val="00FE5DDA"/>
    <w:rsid w:val="00FF38C9"/>
    <w:rsid w:val="00FF41BE"/>
    <w:rsid w:val="00FF42F0"/>
    <w:rsid w:val="00FF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99DF4A0-5796-4F94-8DC1-B0D87D77C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0F38"/>
  </w:style>
  <w:style w:type="paragraph" w:styleId="1">
    <w:name w:val="heading 1"/>
    <w:basedOn w:val="a"/>
    <w:next w:val="a"/>
    <w:link w:val="10"/>
    <w:uiPriority w:val="99"/>
    <w:qFormat/>
    <w:rsid w:val="00830F38"/>
    <w:pPr>
      <w:keepNext/>
      <w:spacing w:before="120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iPriority w:val="99"/>
    <w:qFormat/>
    <w:rsid w:val="00830F38"/>
    <w:pPr>
      <w:keepNext/>
      <w:spacing w:before="120" w:after="120"/>
      <w:ind w:left="-1361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99014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990143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6536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D6536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semiHidden/>
    <w:locked/>
    <w:rsid w:val="00D65360"/>
    <w:rPr>
      <w:rFonts w:ascii="Calibri" w:hAnsi="Calibri" w:cs="Times New Roman"/>
      <w:b/>
      <w:bCs/>
      <w:sz w:val="28"/>
      <w:szCs w:val="28"/>
    </w:rPr>
  </w:style>
  <w:style w:type="character" w:customStyle="1" w:styleId="90">
    <w:name w:val="Заголовок 9 Знак"/>
    <w:link w:val="9"/>
    <w:uiPriority w:val="99"/>
    <w:semiHidden/>
    <w:locked/>
    <w:rsid w:val="00D65360"/>
    <w:rPr>
      <w:rFonts w:ascii="Cambria" w:hAnsi="Cambria" w:cs="Times New Roman"/>
    </w:rPr>
  </w:style>
  <w:style w:type="paragraph" w:styleId="a3">
    <w:name w:val="header"/>
    <w:basedOn w:val="a"/>
    <w:link w:val="a4"/>
    <w:uiPriority w:val="99"/>
    <w:rsid w:val="00830F38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D65360"/>
    <w:rPr>
      <w:rFonts w:cs="Times New Roman"/>
      <w:sz w:val="20"/>
      <w:szCs w:val="20"/>
    </w:rPr>
  </w:style>
  <w:style w:type="character" w:styleId="a5">
    <w:name w:val="page number"/>
    <w:uiPriority w:val="99"/>
    <w:rsid w:val="00830F38"/>
    <w:rPr>
      <w:rFonts w:cs="Times New Roman"/>
    </w:rPr>
  </w:style>
  <w:style w:type="paragraph" w:styleId="a6">
    <w:name w:val="Block Text"/>
    <w:basedOn w:val="a"/>
    <w:uiPriority w:val="99"/>
    <w:rsid w:val="00830F38"/>
    <w:pPr>
      <w:spacing w:before="240" w:line="220" w:lineRule="exact"/>
      <w:ind w:left="57" w:right="5273"/>
      <w:jc w:val="both"/>
    </w:pPr>
    <w:rPr>
      <w:noProof/>
      <w:sz w:val="28"/>
    </w:rPr>
  </w:style>
  <w:style w:type="paragraph" w:styleId="a7">
    <w:name w:val="footer"/>
    <w:basedOn w:val="a"/>
    <w:link w:val="a8"/>
    <w:uiPriority w:val="99"/>
    <w:rsid w:val="00830F38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D65360"/>
    <w:rPr>
      <w:rFonts w:cs="Times New Roman"/>
      <w:sz w:val="20"/>
      <w:szCs w:val="20"/>
    </w:rPr>
  </w:style>
  <w:style w:type="table" w:styleId="a9">
    <w:name w:val="Table Grid"/>
    <w:basedOn w:val="a1"/>
    <w:uiPriority w:val="99"/>
    <w:rsid w:val="00A8645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B7F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1 Знак"/>
    <w:basedOn w:val="a"/>
    <w:uiPriority w:val="99"/>
    <w:rsid w:val="00B8538B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lang w:val="en-GB" w:eastAsia="en-US"/>
    </w:rPr>
  </w:style>
  <w:style w:type="paragraph" w:styleId="aa">
    <w:name w:val="List Number"/>
    <w:basedOn w:val="a"/>
    <w:uiPriority w:val="99"/>
    <w:rsid w:val="00B8538B"/>
    <w:pPr>
      <w:tabs>
        <w:tab w:val="left" w:pos="360"/>
      </w:tabs>
      <w:jc w:val="both"/>
    </w:pPr>
    <w:rPr>
      <w:rFonts w:ascii="Times New Roman" w:hAnsi="Times New Roman"/>
      <w:sz w:val="28"/>
      <w:lang w:val="en-US"/>
    </w:rPr>
  </w:style>
  <w:style w:type="paragraph" w:customStyle="1" w:styleId="ConsPlusNormal">
    <w:name w:val="ConsPlusNormal"/>
    <w:link w:val="ConsPlusNormal0"/>
    <w:rsid w:val="007F53C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2">
    <w:name w:val="Body Text Indent 2"/>
    <w:basedOn w:val="a"/>
    <w:link w:val="23"/>
    <w:uiPriority w:val="99"/>
    <w:rsid w:val="00990143"/>
    <w:pPr>
      <w:ind w:left="-284" w:firstLine="1004"/>
      <w:jc w:val="both"/>
    </w:pPr>
  </w:style>
  <w:style w:type="character" w:customStyle="1" w:styleId="23">
    <w:name w:val="Основной текст с отступом 2 Знак"/>
    <w:link w:val="22"/>
    <w:uiPriority w:val="99"/>
    <w:semiHidden/>
    <w:locked/>
    <w:rsid w:val="00D65360"/>
    <w:rPr>
      <w:rFonts w:cs="Times New Roman"/>
      <w:sz w:val="20"/>
      <w:szCs w:val="20"/>
    </w:rPr>
  </w:style>
  <w:style w:type="paragraph" w:styleId="ab">
    <w:name w:val="Body Text Indent"/>
    <w:basedOn w:val="a"/>
    <w:link w:val="ac"/>
    <w:uiPriority w:val="99"/>
    <w:rsid w:val="00A70F5D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locked/>
    <w:rsid w:val="00D65360"/>
    <w:rPr>
      <w:rFonts w:cs="Times New Roman"/>
      <w:sz w:val="20"/>
      <w:szCs w:val="20"/>
    </w:rPr>
  </w:style>
  <w:style w:type="paragraph" w:styleId="ad">
    <w:name w:val="Body Text"/>
    <w:basedOn w:val="a"/>
    <w:link w:val="ae"/>
    <w:uiPriority w:val="99"/>
    <w:rsid w:val="00F07717"/>
    <w:pPr>
      <w:spacing w:after="120"/>
    </w:pPr>
  </w:style>
  <w:style w:type="character" w:customStyle="1" w:styleId="ae">
    <w:name w:val="Основной текст Знак"/>
    <w:link w:val="ad"/>
    <w:uiPriority w:val="99"/>
    <w:locked/>
    <w:rsid w:val="00763012"/>
    <w:rPr>
      <w:rFonts w:ascii="Tms Rmn" w:hAnsi="Tms Rmn" w:cs="Times New Roman"/>
      <w:lang w:val="ru-RU" w:eastAsia="ru-RU"/>
    </w:rPr>
  </w:style>
  <w:style w:type="paragraph" w:styleId="af">
    <w:name w:val="Plain Text"/>
    <w:basedOn w:val="a"/>
    <w:link w:val="af0"/>
    <w:uiPriority w:val="99"/>
    <w:rsid w:val="00F07717"/>
    <w:rPr>
      <w:rFonts w:ascii="Courier New" w:hAnsi="Courier New"/>
    </w:rPr>
  </w:style>
  <w:style w:type="character" w:customStyle="1" w:styleId="af0">
    <w:name w:val="Текст Знак"/>
    <w:link w:val="af"/>
    <w:uiPriority w:val="99"/>
    <w:locked/>
    <w:rsid w:val="00F07717"/>
    <w:rPr>
      <w:rFonts w:ascii="Courier New" w:hAnsi="Courier New" w:cs="Times New Roman"/>
      <w:lang w:val="ru-RU" w:eastAsia="ru-RU"/>
    </w:rPr>
  </w:style>
  <w:style w:type="character" w:styleId="af1">
    <w:name w:val="Hyperlink"/>
    <w:uiPriority w:val="99"/>
    <w:rsid w:val="00C36B40"/>
    <w:rPr>
      <w:rFonts w:cs="Times New Roman"/>
      <w:color w:val="0000FF"/>
      <w:u w:val="single"/>
    </w:rPr>
  </w:style>
  <w:style w:type="character" w:customStyle="1" w:styleId="3">
    <w:name w:val="Знак Знак3"/>
    <w:uiPriority w:val="99"/>
    <w:locked/>
    <w:rsid w:val="00014339"/>
    <w:rPr>
      <w:rFonts w:ascii="Courier New" w:hAnsi="Courier New"/>
      <w:lang w:val="ru-RU" w:eastAsia="ru-RU"/>
    </w:rPr>
  </w:style>
  <w:style w:type="paragraph" w:customStyle="1" w:styleId="2">
    <w:name w:val="Стиль2"/>
    <w:basedOn w:val="a"/>
    <w:uiPriority w:val="99"/>
    <w:rsid w:val="00E40ADA"/>
    <w:pPr>
      <w:numPr>
        <w:numId w:val="6"/>
      </w:numPr>
      <w:spacing w:line="360" w:lineRule="auto"/>
      <w:jc w:val="both"/>
    </w:pPr>
    <w:rPr>
      <w:rFonts w:ascii="Times New Roman" w:hAnsi="Times New Roman"/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DD2EFB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DD2EFB"/>
    <w:rPr>
      <w:rFonts w:ascii="Tahoma" w:hAnsi="Tahoma" w:cs="Tahoma"/>
      <w:sz w:val="16"/>
      <w:szCs w:val="16"/>
    </w:rPr>
  </w:style>
  <w:style w:type="paragraph" w:styleId="af4">
    <w:name w:val="footnote text"/>
    <w:basedOn w:val="a"/>
    <w:link w:val="af5"/>
    <w:uiPriority w:val="99"/>
    <w:semiHidden/>
    <w:unhideWhenUsed/>
    <w:rsid w:val="00C53F15"/>
    <w:rPr>
      <w:rFonts w:ascii="Calibri" w:eastAsia="Calibri" w:hAnsi="Calibri"/>
      <w:lang w:eastAsia="en-US"/>
    </w:rPr>
  </w:style>
  <w:style w:type="character" w:customStyle="1" w:styleId="af5">
    <w:name w:val="Текст сноски Знак"/>
    <w:link w:val="af4"/>
    <w:uiPriority w:val="99"/>
    <w:semiHidden/>
    <w:rsid w:val="00C53F15"/>
    <w:rPr>
      <w:rFonts w:ascii="Calibri" w:eastAsia="Calibri" w:hAnsi="Calibri" w:cs="Times New Roman"/>
      <w:lang w:eastAsia="en-US"/>
    </w:rPr>
  </w:style>
  <w:style w:type="character" w:styleId="af6">
    <w:name w:val="footnote reference"/>
    <w:uiPriority w:val="99"/>
    <w:semiHidden/>
    <w:unhideWhenUsed/>
    <w:rsid w:val="00C53F15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EB549E"/>
    <w:rPr>
      <w:rFonts w:ascii="Arial" w:hAnsi="Arial" w:cs="Arial"/>
      <w:lang w:val="ru-RU" w:eastAsia="ru-RU" w:bidi="ar-SA"/>
    </w:rPr>
  </w:style>
  <w:style w:type="paragraph" w:styleId="af7">
    <w:name w:val="List Paragraph"/>
    <w:basedOn w:val="a"/>
    <w:uiPriority w:val="34"/>
    <w:qFormat/>
    <w:rsid w:val="00320E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2255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5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5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5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5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5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5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5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5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5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5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5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5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5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5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5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5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5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5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5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25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5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25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B4D1AB983A004C8065DD22A874C09917297271A224865AEDDF47AD987ZDy4J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C8D449D45396C361402E17569B2C6FD1631E7A74327410F69B75F2CDF14B87CB84391B05156CE5EB39BF5756945E5023F8655987FCEKEs5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C8D449D45396C361402E17569B2C6FD1631E7A74327410F69B75F2CDF14B87CB84391B05156CE5EB39BF5756945E5023F8655987FCEKEs5I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2\Desktop\&#1055;&#1088;&#1080;&#1082;&#1072;&#1079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417EBC-E1B8-4B84-99CD-DA7E4B03C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</Template>
  <TotalTime>751</TotalTime>
  <Pages>8</Pages>
  <Words>3116</Words>
  <Characters>17763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</vt:lpstr>
    </vt:vector>
  </TitlesOfParts>
  <Company>Управление информационного и документационного обеспечения</Company>
  <LinksUpToDate>false</LinksUpToDate>
  <CharactersWithSpaces>20838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</dc:title>
  <dc:subject/>
  <dc:creator>User2</dc:creator>
  <cp:keywords/>
  <dc:description/>
  <cp:lastModifiedBy>Елена Юнусовна Синицына</cp:lastModifiedBy>
  <cp:revision>34</cp:revision>
  <cp:lastPrinted>2022-01-20T08:33:00Z</cp:lastPrinted>
  <dcterms:created xsi:type="dcterms:W3CDTF">2021-02-16T02:00:00Z</dcterms:created>
  <dcterms:modified xsi:type="dcterms:W3CDTF">2022-02-04T06:37:00Z</dcterms:modified>
</cp:coreProperties>
</file>